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0E2E1BDF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</w:t>
      </w:r>
      <w:r w:rsidR="00C9068C">
        <w:rPr>
          <w:noProof w:val="0"/>
          <w:sz w:val="24"/>
          <w:szCs w:val="24"/>
        </w:rPr>
        <w:t>98</w:t>
      </w:r>
      <w:r w:rsidRPr="00B266B0">
        <w:rPr>
          <w:bCs/>
          <w:noProof w:val="0"/>
          <w:sz w:val="24"/>
          <w:szCs w:val="24"/>
        </w:rPr>
        <w:tab/>
      </w:r>
      <w:r w:rsidR="00573B7D">
        <w:rPr>
          <w:bCs/>
          <w:noProof w:val="0"/>
          <w:sz w:val="24"/>
          <w:szCs w:val="24"/>
        </w:rPr>
        <w:t>R2-</w:t>
      </w:r>
      <w:r w:rsidR="00573B7D" w:rsidRPr="00573B7D">
        <w:rPr>
          <w:bCs/>
          <w:noProof w:val="0"/>
          <w:sz w:val="24"/>
          <w:szCs w:val="24"/>
        </w:rPr>
        <w:t>1709558</w:t>
      </w:r>
    </w:p>
    <w:p w14:paraId="231362B2" w14:textId="2034EF42" w:rsidR="00CD4C7B" w:rsidRPr="00B266B0" w:rsidRDefault="0068064C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Berlin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Germany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21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25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 xml:space="preserve">August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7AEE6ED6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460EF" w:rsidRPr="008C42B8">
        <w:rPr>
          <w:rFonts w:cs="Arial"/>
          <w:b/>
          <w:bCs/>
          <w:sz w:val="24"/>
          <w:lang w:eastAsia="ja-JP"/>
        </w:rPr>
        <w:t>9</w:t>
      </w:r>
      <w:r w:rsidR="002747EC" w:rsidRPr="008C42B8">
        <w:rPr>
          <w:rFonts w:cs="Arial"/>
          <w:b/>
          <w:bCs/>
          <w:sz w:val="24"/>
          <w:lang w:eastAsia="ja-JP"/>
        </w:rPr>
        <w:t>.</w:t>
      </w:r>
      <w:r w:rsidR="007460EF" w:rsidRPr="008C42B8">
        <w:rPr>
          <w:rFonts w:cs="Arial"/>
          <w:b/>
          <w:bCs/>
          <w:sz w:val="24"/>
          <w:lang w:eastAsia="ja-JP"/>
        </w:rPr>
        <w:t>8</w:t>
      </w:r>
      <w:r w:rsidR="002747EC" w:rsidRPr="008C42B8">
        <w:rPr>
          <w:rFonts w:cs="Arial"/>
          <w:b/>
          <w:bCs/>
          <w:sz w:val="24"/>
          <w:lang w:eastAsia="ja-JP"/>
        </w:rPr>
        <w:t>.</w:t>
      </w:r>
      <w:r w:rsidR="007460EF" w:rsidRPr="008C42B8">
        <w:rPr>
          <w:rFonts w:cs="Arial"/>
          <w:b/>
          <w:bCs/>
          <w:sz w:val="24"/>
          <w:lang w:eastAsia="ja-JP"/>
        </w:rPr>
        <w:t>1</w:t>
      </w:r>
    </w:p>
    <w:p w14:paraId="6A1BC0C1" w14:textId="1E1B32C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68064C">
        <w:rPr>
          <w:rFonts w:ascii="Arial" w:hAnsi="Arial" w:cs="Arial"/>
          <w:b/>
          <w:bCs/>
          <w:sz w:val="24"/>
        </w:rPr>
        <w:t xml:space="preserve">Nokia </w:t>
      </w:r>
      <w:r w:rsidR="00090468">
        <w:rPr>
          <w:rFonts w:ascii="Arial" w:hAnsi="Arial" w:cs="Arial"/>
          <w:b/>
          <w:bCs/>
          <w:sz w:val="24"/>
        </w:rPr>
        <w:t>Shanghai Bell</w:t>
      </w:r>
    </w:p>
    <w:p w14:paraId="45BE90BE" w14:textId="163134D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47D2D">
        <w:rPr>
          <w:rFonts w:ascii="Arial" w:hAnsi="Arial" w:cs="Arial"/>
          <w:b/>
          <w:bCs/>
          <w:sz w:val="24"/>
        </w:rPr>
        <w:t>Updated w</w:t>
      </w:r>
      <w:r w:rsidR="00551ED6">
        <w:rPr>
          <w:rFonts w:ascii="Arial" w:hAnsi="Arial" w:cs="Arial"/>
          <w:b/>
          <w:bCs/>
          <w:sz w:val="24"/>
        </w:rPr>
        <w:t xml:space="preserve">ork plan for </w:t>
      </w:r>
      <w:r w:rsidR="00551ED6" w:rsidRPr="00551ED6">
        <w:rPr>
          <w:rFonts w:ascii="Arial" w:hAnsi="Arial" w:cs="Arial"/>
          <w:b/>
          <w:bCs/>
          <w:sz w:val="24"/>
        </w:rPr>
        <w:t>UE Positioning Accuracy Enhancements for LTE</w:t>
      </w:r>
      <w:r w:rsidR="00CE3213">
        <w:rPr>
          <w:rFonts w:ascii="Arial" w:hAnsi="Arial" w:cs="Arial"/>
          <w:b/>
          <w:bCs/>
          <w:sz w:val="24"/>
        </w:rPr>
        <w:t xml:space="preserve"> work item</w:t>
      </w:r>
    </w:p>
    <w:p w14:paraId="3AC3A0B1" w14:textId="20E7B8A3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7460EF" w:rsidRPr="007460EF">
        <w:rPr>
          <w:rFonts w:ascii="Arial" w:hAnsi="Arial" w:cs="Arial"/>
          <w:b/>
          <w:bCs/>
          <w:sz w:val="24"/>
        </w:rPr>
        <w:t>LCS_LTE_acc_enh-Core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30928063" w:rsidR="00CD4C7B" w:rsidRPr="006E13D1" w:rsidRDefault="00320E41" w:rsidP="00CD4C7B">
      <w:r>
        <w:t>This paper</w:t>
      </w:r>
      <w:r w:rsidRPr="00320E41">
        <w:t xml:space="preserve"> </w:t>
      </w:r>
      <w:r>
        <w:t xml:space="preserve">provides </w:t>
      </w:r>
      <w:r w:rsidR="00580A44">
        <w:t xml:space="preserve">an updated work </w:t>
      </w:r>
      <w:r>
        <w:t>plan for the Release 15 work item “</w:t>
      </w:r>
      <w:r w:rsidRPr="00320E41">
        <w:t>UE Positioning Accuracy Enhancements for LTE</w:t>
      </w:r>
      <w:r>
        <w:t>”.</w:t>
      </w:r>
    </w:p>
    <w:p w14:paraId="127ACA6D" w14:textId="7DED128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1F5C44">
        <w:t>Background</w:t>
      </w:r>
    </w:p>
    <w:p w14:paraId="3884F67D" w14:textId="46B24E1C" w:rsidR="00CD4C7B" w:rsidRDefault="00320E41" w:rsidP="001B49C9">
      <w:r w:rsidRPr="00320E41">
        <w:t xml:space="preserve">A </w:t>
      </w:r>
      <w:r>
        <w:t xml:space="preserve">Release 15 </w:t>
      </w:r>
      <w:r w:rsidRPr="00320E41">
        <w:t xml:space="preserve">work item “UE Positioning Accuracy Enhancements for LTE” </w:t>
      </w:r>
      <w:r w:rsidR="00735E81">
        <w:fldChar w:fldCharType="begin"/>
      </w:r>
      <w:r w:rsidR="00735E81">
        <w:instrText xml:space="preserve"> REF _Ref490247806 \r \h </w:instrText>
      </w:r>
      <w:r w:rsidR="00735E81">
        <w:fldChar w:fldCharType="separate"/>
      </w:r>
      <w:r w:rsidR="00735E81">
        <w:t>[2]</w:t>
      </w:r>
      <w:r w:rsidR="00735E81">
        <w:fldChar w:fldCharType="end"/>
      </w:r>
      <w:r w:rsidRPr="00320E41">
        <w:t xml:space="preserve"> was approved in RAN#75</w:t>
      </w:r>
      <w:r w:rsidR="00580A44">
        <w:t>. In RAN#76 this work item was updated</w:t>
      </w:r>
      <w:r w:rsidR="00735E81">
        <w:t xml:space="preserve"> </w:t>
      </w:r>
      <w:r w:rsidR="00735E81">
        <w:fldChar w:fldCharType="begin"/>
      </w:r>
      <w:r w:rsidR="00735E81">
        <w:instrText xml:space="preserve"> REF _Ref490157334 \r \h </w:instrText>
      </w:r>
      <w:r w:rsidR="00735E81">
        <w:fldChar w:fldCharType="separate"/>
      </w:r>
      <w:r w:rsidR="00735E81">
        <w:t>[3]</w:t>
      </w:r>
      <w:r w:rsidR="00735E81">
        <w:fldChar w:fldCharType="end"/>
      </w:r>
      <w:bookmarkStart w:id="1" w:name="_GoBack"/>
      <w:bookmarkEnd w:id="1"/>
      <w:r w:rsidR="00580A44">
        <w:t xml:space="preserve"> where the UE-based OTDOA objective was down prioritized as a second priority objective.</w:t>
      </w:r>
      <w:r w:rsidRPr="00320E41">
        <w:t xml:space="preserve"> </w:t>
      </w:r>
      <w:r w:rsidR="00D34B1E">
        <w:t xml:space="preserve">Also, the completion date for the work item was updated from Dec 2017 to June 2018. </w:t>
      </w:r>
      <w:r w:rsidR="00580A44">
        <w:t xml:space="preserve">The </w:t>
      </w:r>
      <w:r w:rsidRPr="00320E41">
        <w:t xml:space="preserve">following </w:t>
      </w:r>
      <w:r w:rsidR="00580A44">
        <w:t xml:space="preserve">is the updated set of </w:t>
      </w:r>
      <w:r w:rsidRPr="00320E41">
        <w:t>objectives</w:t>
      </w:r>
      <w:r w:rsidR="00580A44">
        <w:t xml:space="preserve"> with changes highlighted in red text</w:t>
      </w:r>
      <w:r w:rsidRPr="00320E4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920E6" w14:paraId="6E629DE7" w14:textId="77777777" w:rsidTr="005920E6">
        <w:tc>
          <w:tcPr>
            <w:tcW w:w="9631" w:type="dxa"/>
          </w:tcPr>
          <w:p w14:paraId="1EF3827F" w14:textId="77777777" w:rsidR="005920E6" w:rsidRPr="005920E6" w:rsidRDefault="005920E6" w:rsidP="005920E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920E6">
              <w:t>GNSS positioning enhancements:</w:t>
            </w:r>
          </w:p>
          <w:p w14:paraId="7EE1FD8D" w14:textId="77777777" w:rsidR="005920E6" w:rsidRPr="005920E6" w:rsidRDefault="005920E6" w:rsidP="005920E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920E6">
              <w:t>Specify the signalling and procedure to support RTK GNSS positioning over LPP and LPPa, taking into account both UE and network complexity. [RAN2, RAN3, RAN1]</w:t>
            </w:r>
          </w:p>
          <w:p w14:paraId="3EC90C00" w14:textId="77777777" w:rsidR="005920E6" w:rsidRPr="005920E6" w:rsidRDefault="005920E6" w:rsidP="005920E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5920E6">
              <w:rPr>
                <w:bCs/>
              </w:rPr>
              <w:t>Specify support for IMU positioning:</w:t>
            </w:r>
          </w:p>
          <w:p w14:paraId="41DE268E" w14:textId="77777777" w:rsidR="005920E6" w:rsidRPr="005920E6" w:rsidRDefault="005920E6" w:rsidP="005920E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920E6">
              <w:t>Specify the signalling and procedure to support IMU positioning over LPP and hybrid positioning including IMU related estimates. [RAN2, RAN1]</w:t>
            </w:r>
          </w:p>
          <w:p w14:paraId="4A59E003" w14:textId="74F3BDC9" w:rsidR="00D34B1E" w:rsidRPr="005920E6" w:rsidRDefault="00D34B1E" w:rsidP="005920E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D34B1E">
              <w:rPr>
                <w:color w:val="FF0000"/>
              </w:rPr>
              <w:t>As second priority, specify the signalling and procedure to support UE-based OTDOA positioning [RAN2]</w:t>
            </w:r>
          </w:p>
          <w:p w14:paraId="19592BFD" w14:textId="77777777" w:rsidR="005920E6" w:rsidRPr="005920E6" w:rsidRDefault="005920E6" w:rsidP="005920E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920E6">
              <w:t xml:space="preserve">Broadcasting of assistance data </w:t>
            </w:r>
            <w:r w:rsidRPr="005920E6">
              <w:rPr>
                <w:bCs/>
                <w:lang w:val="fr-FR"/>
              </w:rPr>
              <w:t>[RAN2, RAN3, SA3, SA2]</w:t>
            </w:r>
          </w:p>
          <w:p w14:paraId="2AF5C19D" w14:textId="77777777" w:rsidR="005920E6" w:rsidRDefault="005920E6" w:rsidP="005920E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920E6">
              <w:t xml:space="preserve">Specify a new SIB to support signalling of positioning assistance information for A-GNSS, RTK and UE-based OTDOA assistance information. </w:t>
            </w:r>
          </w:p>
          <w:p w14:paraId="2300BD15" w14:textId="2751D0C5" w:rsidR="00D34B1E" w:rsidRDefault="005920E6" w:rsidP="00D34B1E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920E6">
              <w:t>Specify optional encryption procedure for broadcast assistance data, including mechanism for delivery of UE-specific encryption keys.</w:t>
            </w:r>
          </w:p>
        </w:tc>
      </w:tr>
    </w:tbl>
    <w:p w14:paraId="31D1EEF1" w14:textId="77777777" w:rsidR="00320E41" w:rsidRDefault="00320E41" w:rsidP="001B49C9"/>
    <w:p w14:paraId="3459E60D" w14:textId="2829B770" w:rsidR="00E61B39" w:rsidRPr="006E13D1" w:rsidRDefault="00D34B1E" w:rsidP="001B49C9">
      <w:r>
        <w:t>Due to changes to the work item objectives and completion date, an updated work plan is being provided here under clause 3. Status of completed tasks are also provided.</w:t>
      </w:r>
    </w:p>
    <w:p w14:paraId="5FF0E443" w14:textId="3DE3B07A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1F5C44">
        <w:t>Discussion</w:t>
      </w:r>
    </w:p>
    <w:p w14:paraId="3771C9CA" w14:textId="765861DC" w:rsidR="00CD4C7B" w:rsidRPr="006E13D1" w:rsidRDefault="00CD4C7B" w:rsidP="00CD4C7B">
      <w:pPr>
        <w:pStyle w:val="Heading2"/>
      </w:pPr>
      <w:r w:rsidRPr="006E13D1">
        <w:t>3.1</w:t>
      </w:r>
      <w:r w:rsidRPr="006E13D1">
        <w:tab/>
      </w:r>
      <w:r w:rsidR="003E4A6A">
        <w:t>Work plan and task break down per RAN WG</w:t>
      </w:r>
    </w:p>
    <w:p w14:paraId="0EBE112C" w14:textId="4E8E8172" w:rsidR="00C07B22" w:rsidRDefault="00A242F5" w:rsidP="00CD4C7B">
      <w:r>
        <w:t>Following table details the work plan in terms of tasks for different RAN WG. It also shows the time line and planned allocation of time units for each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8"/>
        <w:gridCol w:w="928"/>
        <w:gridCol w:w="1146"/>
        <w:gridCol w:w="494"/>
        <w:gridCol w:w="6035"/>
      </w:tblGrid>
      <w:tr w:rsidR="001833C6" w14:paraId="53858DCC" w14:textId="77777777" w:rsidTr="0051770A">
        <w:tc>
          <w:tcPr>
            <w:tcW w:w="983" w:type="dxa"/>
            <w:tcBorders>
              <w:bottom w:val="single" w:sz="4" w:space="0" w:color="auto"/>
            </w:tcBorders>
          </w:tcPr>
          <w:p w14:paraId="2C9B4CC3" w14:textId="495794C5" w:rsidR="009A1E95" w:rsidRPr="00C25AAF" w:rsidRDefault="009A1E95" w:rsidP="00B11743">
            <w:pPr>
              <w:jc w:val="center"/>
              <w:rPr>
                <w:b/>
              </w:rPr>
            </w:pPr>
            <w:r w:rsidRPr="00C25AAF">
              <w:rPr>
                <w:b/>
              </w:rPr>
              <w:t>TSG/WG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CDC920E" w14:textId="158C3EFB" w:rsidR="009A1E95" w:rsidRPr="00C25AAF" w:rsidRDefault="009A1E95" w:rsidP="00B11743">
            <w:pPr>
              <w:jc w:val="center"/>
              <w:rPr>
                <w:b/>
              </w:rPr>
            </w:pPr>
            <w:r w:rsidRPr="00C25AAF"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DC0C4A" w14:textId="4AC08ADB" w:rsidR="009A1E95" w:rsidRPr="00C25AAF" w:rsidRDefault="009A1E95" w:rsidP="00B11743">
            <w:pPr>
              <w:jc w:val="center"/>
              <w:rPr>
                <w:b/>
              </w:rPr>
            </w:pPr>
            <w:r w:rsidRPr="00C25AAF">
              <w:rPr>
                <w:b/>
              </w:rPr>
              <w:t>Date</w:t>
            </w:r>
          </w:p>
        </w:tc>
        <w:tc>
          <w:tcPr>
            <w:tcW w:w="391" w:type="dxa"/>
            <w:tcBorders>
              <w:bottom w:val="single" w:sz="4" w:space="0" w:color="auto"/>
            </w:tcBorders>
          </w:tcPr>
          <w:p w14:paraId="58D02742" w14:textId="13DA1BD1" w:rsidR="009A1E95" w:rsidRPr="00C25AAF" w:rsidRDefault="009A1E95" w:rsidP="00B11743">
            <w:pPr>
              <w:jc w:val="center"/>
              <w:rPr>
                <w:b/>
              </w:rPr>
            </w:pPr>
            <w:r w:rsidRPr="00C25AAF">
              <w:rPr>
                <w:b/>
              </w:rPr>
              <w:t>TU</w:t>
            </w:r>
          </w:p>
        </w:tc>
        <w:tc>
          <w:tcPr>
            <w:tcW w:w="6185" w:type="dxa"/>
            <w:tcBorders>
              <w:bottom w:val="single" w:sz="4" w:space="0" w:color="auto"/>
            </w:tcBorders>
          </w:tcPr>
          <w:p w14:paraId="447EE78B" w14:textId="6C8EF419" w:rsidR="009A1E95" w:rsidRPr="00C25AAF" w:rsidRDefault="009A1E95" w:rsidP="00B11743">
            <w:pPr>
              <w:jc w:val="center"/>
              <w:rPr>
                <w:b/>
              </w:rPr>
            </w:pPr>
            <w:r w:rsidRPr="00C25AAF">
              <w:rPr>
                <w:b/>
              </w:rPr>
              <w:t>Task</w:t>
            </w:r>
          </w:p>
        </w:tc>
      </w:tr>
      <w:tr w:rsidR="0051770A" w14:paraId="07A749DD" w14:textId="77777777" w:rsidTr="0051770A">
        <w:tc>
          <w:tcPr>
            <w:tcW w:w="983" w:type="dxa"/>
            <w:shd w:val="clear" w:color="auto" w:fill="CCFFFF"/>
          </w:tcPr>
          <w:p w14:paraId="459D9DD5" w14:textId="4F4E08F9" w:rsidR="009A1E95" w:rsidRDefault="00262113" w:rsidP="00CD4C7B">
            <w:r>
              <w:t>RAN2</w:t>
            </w:r>
          </w:p>
        </w:tc>
        <w:tc>
          <w:tcPr>
            <w:tcW w:w="902" w:type="dxa"/>
            <w:shd w:val="clear" w:color="auto" w:fill="CCFFFF"/>
          </w:tcPr>
          <w:p w14:paraId="4ABCBC3C" w14:textId="4861BC3E" w:rsidR="009A1E95" w:rsidRDefault="00262113" w:rsidP="00CD4C7B">
            <w:r>
              <w:t>98</w:t>
            </w:r>
          </w:p>
        </w:tc>
        <w:tc>
          <w:tcPr>
            <w:tcW w:w="1170" w:type="dxa"/>
            <w:shd w:val="clear" w:color="auto" w:fill="CCFFFF"/>
          </w:tcPr>
          <w:p w14:paraId="458E2B0E" w14:textId="0C1E0AEC" w:rsidR="009A1E95" w:rsidRDefault="0094798C" w:rsidP="00CD4C7B">
            <w:r>
              <w:t xml:space="preserve">MAY </w:t>
            </w:r>
            <w:r w:rsidR="00262113">
              <w:t>2017</w:t>
            </w:r>
          </w:p>
        </w:tc>
        <w:tc>
          <w:tcPr>
            <w:tcW w:w="391" w:type="dxa"/>
            <w:shd w:val="clear" w:color="auto" w:fill="CCFFFF"/>
          </w:tcPr>
          <w:p w14:paraId="7A168915" w14:textId="720F9F3B" w:rsidR="009A1E95" w:rsidRDefault="00262113" w:rsidP="00CD4C7B">
            <w:r>
              <w:t>1</w:t>
            </w:r>
          </w:p>
        </w:tc>
        <w:tc>
          <w:tcPr>
            <w:tcW w:w="6185" w:type="dxa"/>
            <w:shd w:val="clear" w:color="auto" w:fill="CCFFFF"/>
          </w:tcPr>
          <w:p w14:paraId="61DCF58B" w14:textId="77777777" w:rsidR="0090187C" w:rsidRDefault="0090187C" w:rsidP="0090187C">
            <w:r>
              <w:t>Agreements:</w:t>
            </w:r>
          </w:p>
          <w:p w14:paraId="7742D7BF" w14:textId="2FEE3E68" w:rsidR="0090187C" w:rsidRDefault="0090187C" w:rsidP="0090187C">
            <w:pPr>
              <w:pStyle w:val="ListParagraph"/>
              <w:numPr>
                <w:ilvl w:val="0"/>
                <w:numId w:val="17"/>
              </w:numPr>
            </w:pPr>
            <w:r>
              <w:t xml:space="preserve">Correction data (for RTK GNSS) is provided by ESMLC. RAN2 will not discuss how ESMLC gets this data in 3GPP </w:t>
            </w:r>
          </w:p>
          <w:p w14:paraId="5A5BA0BD" w14:textId="387764E0" w:rsidR="0090187C" w:rsidRDefault="0090187C" w:rsidP="0090187C">
            <w:pPr>
              <w:pStyle w:val="ListParagraph"/>
              <w:numPr>
                <w:ilvl w:val="0"/>
                <w:numId w:val="17"/>
              </w:numPr>
            </w:pPr>
            <w:r>
              <w:lastRenderedPageBreak/>
              <w:t xml:space="preserve">LS </w:t>
            </w:r>
            <w:r w:rsidR="003577E7">
              <w:t xml:space="preserve">sent </w:t>
            </w:r>
            <w:r>
              <w:t>to SA3 on the provision of an encryption solution for broadcast positioning information</w:t>
            </w:r>
          </w:p>
          <w:p w14:paraId="4D95D208" w14:textId="0D2897C2" w:rsidR="000B4D19" w:rsidRDefault="0090187C" w:rsidP="0095382B">
            <w:pPr>
              <w:pStyle w:val="ListParagraph"/>
              <w:numPr>
                <w:ilvl w:val="0"/>
                <w:numId w:val="17"/>
              </w:numPr>
            </w:pPr>
            <w:r>
              <w:t>Support both UE based and UE assisted modes for RTK GNSS. How to support them is FFS</w:t>
            </w:r>
          </w:p>
        </w:tc>
      </w:tr>
      <w:tr w:rsidR="0051770A" w14:paraId="74F27633" w14:textId="77777777" w:rsidTr="0051770A">
        <w:tc>
          <w:tcPr>
            <w:tcW w:w="983" w:type="dxa"/>
            <w:shd w:val="clear" w:color="auto" w:fill="66FF33"/>
          </w:tcPr>
          <w:p w14:paraId="37C9454E" w14:textId="6704BF44" w:rsidR="009A1E95" w:rsidRDefault="0094798C" w:rsidP="00CD4C7B">
            <w:r>
              <w:lastRenderedPageBreak/>
              <w:t>RAN</w:t>
            </w:r>
          </w:p>
        </w:tc>
        <w:tc>
          <w:tcPr>
            <w:tcW w:w="902" w:type="dxa"/>
            <w:shd w:val="clear" w:color="auto" w:fill="66FF33"/>
          </w:tcPr>
          <w:p w14:paraId="3F7486A5" w14:textId="4850BEC3" w:rsidR="009A1E95" w:rsidRDefault="0094798C" w:rsidP="00CD4C7B">
            <w:r>
              <w:t>76</w:t>
            </w:r>
          </w:p>
        </w:tc>
        <w:tc>
          <w:tcPr>
            <w:tcW w:w="1170" w:type="dxa"/>
            <w:shd w:val="clear" w:color="auto" w:fill="66FF33"/>
          </w:tcPr>
          <w:p w14:paraId="745E4274" w14:textId="756FE0A2" w:rsidR="009A1E95" w:rsidRDefault="0094798C" w:rsidP="00CD4C7B">
            <w:r>
              <w:t>JUN 2017</w:t>
            </w:r>
          </w:p>
        </w:tc>
        <w:tc>
          <w:tcPr>
            <w:tcW w:w="391" w:type="dxa"/>
            <w:shd w:val="clear" w:color="auto" w:fill="66FF33"/>
          </w:tcPr>
          <w:p w14:paraId="5F28462A" w14:textId="7AA88944" w:rsidR="009A1E95" w:rsidRDefault="001241A8" w:rsidP="00CD4C7B">
            <w:r>
              <w:t>-</w:t>
            </w:r>
          </w:p>
        </w:tc>
        <w:tc>
          <w:tcPr>
            <w:tcW w:w="6185" w:type="dxa"/>
            <w:shd w:val="clear" w:color="auto" w:fill="66FF33"/>
          </w:tcPr>
          <w:p w14:paraId="0C4CB787" w14:textId="1769FF88" w:rsidR="0090187C" w:rsidRDefault="0090187C" w:rsidP="0090187C">
            <w:r>
              <w:t>Agreements:</w:t>
            </w:r>
          </w:p>
          <w:p w14:paraId="139197AB" w14:textId="36265BF6" w:rsidR="009A1E95" w:rsidRDefault="0090187C" w:rsidP="004807E3">
            <w:pPr>
              <w:pStyle w:val="ListParagraph"/>
              <w:numPr>
                <w:ilvl w:val="0"/>
                <w:numId w:val="16"/>
              </w:numPr>
            </w:pPr>
            <w:r>
              <w:t>WID updated in RP-171508</w:t>
            </w:r>
          </w:p>
          <w:p w14:paraId="271893FF" w14:textId="3737CB82" w:rsidR="001833C6" w:rsidRDefault="001833C6" w:rsidP="004807E3">
            <w:pPr>
              <w:pStyle w:val="ListParagraph"/>
              <w:numPr>
                <w:ilvl w:val="0"/>
                <w:numId w:val="16"/>
              </w:numPr>
            </w:pPr>
            <w:r>
              <w:t xml:space="preserve">UE based OTDOA </w:t>
            </w:r>
            <w:r w:rsidR="0090187C">
              <w:t>is down prioritized as a 2</w:t>
            </w:r>
            <w:r w:rsidR="0090187C" w:rsidRPr="0090187C">
              <w:rPr>
                <w:vertAlign w:val="superscript"/>
              </w:rPr>
              <w:t>nd</w:t>
            </w:r>
            <w:r w:rsidR="0090187C">
              <w:t xml:space="preserve"> priority objective</w:t>
            </w:r>
          </w:p>
        </w:tc>
      </w:tr>
      <w:tr w:rsidR="0051770A" w14:paraId="3D35E7E7" w14:textId="77777777" w:rsidTr="0051770A">
        <w:tc>
          <w:tcPr>
            <w:tcW w:w="983" w:type="dxa"/>
            <w:tcBorders>
              <w:bottom w:val="single" w:sz="4" w:space="0" w:color="auto"/>
            </w:tcBorders>
            <w:shd w:val="clear" w:color="auto" w:fill="FF99FF"/>
          </w:tcPr>
          <w:p w14:paraId="14AD7732" w14:textId="40D7F2AC" w:rsidR="009A1E95" w:rsidRDefault="0094798C" w:rsidP="00CD4C7B">
            <w:r>
              <w:t>RAN1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FF99FF"/>
          </w:tcPr>
          <w:p w14:paraId="5DC26598" w14:textId="17B9B39B" w:rsidR="009A1E95" w:rsidRDefault="0094798C" w:rsidP="00CD4C7B">
            <w:r>
              <w:t>90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99FF"/>
          </w:tcPr>
          <w:p w14:paraId="05C06D69" w14:textId="16CEFEF8" w:rsidR="009A1E95" w:rsidRDefault="0094798C" w:rsidP="00CD4C7B">
            <w:r>
              <w:t>AUG 2017</w:t>
            </w:r>
          </w:p>
        </w:tc>
        <w:tc>
          <w:tcPr>
            <w:tcW w:w="391" w:type="dxa"/>
            <w:tcBorders>
              <w:bottom w:val="single" w:sz="4" w:space="0" w:color="auto"/>
            </w:tcBorders>
            <w:shd w:val="clear" w:color="auto" w:fill="FF99FF"/>
          </w:tcPr>
          <w:p w14:paraId="42320BEB" w14:textId="310546D9" w:rsidR="009A1E95" w:rsidRDefault="0094798C" w:rsidP="00CD4C7B">
            <w:r>
              <w:t>0.5</w:t>
            </w:r>
          </w:p>
        </w:tc>
        <w:tc>
          <w:tcPr>
            <w:tcW w:w="6185" w:type="dxa"/>
            <w:tcBorders>
              <w:bottom w:val="single" w:sz="4" w:space="0" w:color="auto"/>
            </w:tcBorders>
            <w:shd w:val="clear" w:color="auto" w:fill="FF99FF"/>
          </w:tcPr>
          <w:p w14:paraId="150007BF" w14:textId="50ED0A35" w:rsidR="007A72E5" w:rsidRDefault="007A72E5" w:rsidP="004807E3">
            <w:pPr>
              <w:pStyle w:val="ListParagraph"/>
              <w:numPr>
                <w:ilvl w:val="0"/>
                <w:numId w:val="15"/>
              </w:numPr>
            </w:pPr>
            <w:r>
              <w:t xml:space="preserve">Investigate any measurements to be defined for RTK GNSS, IMU positioning </w:t>
            </w:r>
          </w:p>
        </w:tc>
      </w:tr>
      <w:tr w:rsidR="0051770A" w14:paraId="3706D787" w14:textId="77777777" w:rsidTr="0051770A">
        <w:tc>
          <w:tcPr>
            <w:tcW w:w="983" w:type="dxa"/>
            <w:shd w:val="clear" w:color="auto" w:fill="CCFFFF"/>
          </w:tcPr>
          <w:p w14:paraId="580E67A0" w14:textId="293B988C" w:rsidR="009A1E95" w:rsidRDefault="0094798C" w:rsidP="00CD4C7B">
            <w:r>
              <w:t>RAN2</w:t>
            </w:r>
          </w:p>
        </w:tc>
        <w:tc>
          <w:tcPr>
            <w:tcW w:w="902" w:type="dxa"/>
            <w:shd w:val="clear" w:color="auto" w:fill="CCFFFF"/>
          </w:tcPr>
          <w:p w14:paraId="3BAA55BE" w14:textId="3FF242F9" w:rsidR="009A1E95" w:rsidRDefault="0094798C" w:rsidP="00CD4C7B">
            <w:r>
              <w:t>99</w:t>
            </w:r>
          </w:p>
        </w:tc>
        <w:tc>
          <w:tcPr>
            <w:tcW w:w="1170" w:type="dxa"/>
            <w:shd w:val="clear" w:color="auto" w:fill="CCFFFF"/>
          </w:tcPr>
          <w:p w14:paraId="10A83417" w14:textId="76B9736C" w:rsidR="009A1E95" w:rsidRDefault="0094798C" w:rsidP="00CD4C7B">
            <w:r>
              <w:t>AUG 2017</w:t>
            </w:r>
          </w:p>
        </w:tc>
        <w:tc>
          <w:tcPr>
            <w:tcW w:w="391" w:type="dxa"/>
            <w:shd w:val="clear" w:color="auto" w:fill="CCFFFF"/>
          </w:tcPr>
          <w:p w14:paraId="1FE31692" w14:textId="438DDB2A" w:rsidR="009A1E95" w:rsidRDefault="0094798C" w:rsidP="00CD4C7B">
            <w:r>
              <w:t>1</w:t>
            </w:r>
          </w:p>
        </w:tc>
        <w:tc>
          <w:tcPr>
            <w:tcW w:w="6185" w:type="dxa"/>
            <w:shd w:val="clear" w:color="auto" w:fill="CCFFFF"/>
          </w:tcPr>
          <w:p w14:paraId="4320E278" w14:textId="5F9CE71D" w:rsidR="0095382B" w:rsidRDefault="0095382B" w:rsidP="0095382B">
            <w:pPr>
              <w:pStyle w:val="ListParagraph"/>
              <w:numPr>
                <w:ilvl w:val="0"/>
                <w:numId w:val="18"/>
              </w:numPr>
            </w:pPr>
            <w:r>
              <w:t>Discuss whether correction data is signalled transparently in the SIB and LPPa message and whether it is signalled using unicast LPP signalling</w:t>
            </w:r>
          </w:p>
          <w:p w14:paraId="07E0DD95" w14:textId="016C0F5D" w:rsidR="003577E7" w:rsidRDefault="003577E7" w:rsidP="0095382B">
            <w:pPr>
              <w:pStyle w:val="ListParagraph"/>
              <w:numPr>
                <w:ilvl w:val="0"/>
                <w:numId w:val="18"/>
              </w:numPr>
            </w:pPr>
            <w:r>
              <w:t>Discuss whether SSR representation of correction data and which RTK techniques are to be supported in Rel-15, especially PPP-RTK</w:t>
            </w:r>
          </w:p>
          <w:p w14:paraId="29962027" w14:textId="00278DDC" w:rsidR="0095382B" w:rsidRDefault="0095382B" w:rsidP="0095382B">
            <w:pPr>
              <w:pStyle w:val="ListParagraph"/>
              <w:numPr>
                <w:ilvl w:val="0"/>
                <w:numId w:val="18"/>
              </w:numPr>
            </w:pPr>
            <w:r>
              <w:t>Discuss details of carrier phase measurement (accumulated delta range) reporting which is already supported in LPP protocol</w:t>
            </w:r>
          </w:p>
          <w:p w14:paraId="5777549F" w14:textId="17F63919" w:rsidR="0095382B" w:rsidRDefault="0095382B" w:rsidP="0095382B">
            <w:pPr>
              <w:pStyle w:val="ListParagraph"/>
              <w:numPr>
                <w:ilvl w:val="0"/>
                <w:numId w:val="18"/>
              </w:numPr>
            </w:pPr>
            <w:r w:rsidRPr="0095382B">
              <w:t>Liaise with RAN1 for any measurement requirements</w:t>
            </w:r>
          </w:p>
          <w:p w14:paraId="524515A5" w14:textId="0879D7E3" w:rsidR="00AB504B" w:rsidRPr="001619CF" w:rsidRDefault="00AB504B" w:rsidP="0095382B">
            <w:pPr>
              <w:pStyle w:val="ListParagraph"/>
              <w:numPr>
                <w:ilvl w:val="0"/>
                <w:numId w:val="18"/>
              </w:numPr>
            </w:pPr>
            <w:r w:rsidRPr="001619CF">
              <w:t>Liaise with RAN3 to request investigation of LPPa impacts for RTK GNSS</w:t>
            </w:r>
          </w:p>
          <w:p w14:paraId="1E6F9AE4" w14:textId="21A2A949" w:rsidR="0095382B" w:rsidRDefault="00F80C4B" w:rsidP="0095382B">
            <w:pPr>
              <w:pStyle w:val="ListParagraph"/>
              <w:numPr>
                <w:ilvl w:val="0"/>
                <w:numId w:val="18"/>
              </w:numPr>
            </w:pPr>
            <w:r>
              <w:t>Discuss encrypted broadcast for RTK GNSS if reply LS received from SA3</w:t>
            </w:r>
          </w:p>
          <w:p w14:paraId="78451655" w14:textId="77777777" w:rsidR="00F80C4B" w:rsidRDefault="00F80C4B" w:rsidP="0095382B">
            <w:pPr>
              <w:pStyle w:val="ListParagraph"/>
              <w:numPr>
                <w:ilvl w:val="0"/>
                <w:numId w:val="18"/>
              </w:numPr>
            </w:pPr>
          </w:p>
          <w:p w14:paraId="4C8DDD58" w14:textId="71532998" w:rsidR="005C528A" w:rsidRDefault="001619CF" w:rsidP="0095382B">
            <w:pPr>
              <w:pStyle w:val="ListParagraph"/>
              <w:numPr>
                <w:ilvl w:val="0"/>
                <w:numId w:val="18"/>
              </w:numPr>
            </w:pPr>
            <w:r>
              <w:t>Discuss use cases for IMU positioning and need for reporting raw sensor data to E-SMLC</w:t>
            </w:r>
            <w:r w:rsidR="0057085C">
              <w:t xml:space="preserve"> if time </w:t>
            </w:r>
            <w:r w:rsidR="00C768BB">
              <w:t>permits</w:t>
            </w:r>
          </w:p>
          <w:p w14:paraId="65E5AC10" w14:textId="364D07E9" w:rsidR="0095382B" w:rsidRDefault="0057085C" w:rsidP="00F80C4B">
            <w:pPr>
              <w:pStyle w:val="ListParagraph"/>
              <w:numPr>
                <w:ilvl w:val="0"/>
                <w:numId w:val="18"/>
              </w:numPr>
            </w:pPr>
            <w:r>
              <w:t xml:space="preserve">Discuss broadcast assistance data support if time </w:t>
            </w:r>
            <w:r w:rsidR="00C768BB">
              <w:t>permits</w:t>
            </w:r>
          </w:p>
        </w:tc>
      </w:tr>
      <w:tr w:rsidR="0051770A" w14:paraId="6FE024E1" w14:textId="77777777" w:rsidTr="0051770A">
        <w:tc>
          <w:tcPr>
            <w:tcW w:w="983" w:type="dxa"/>
            <w:shd w:val="clear" w:color="auto" w:fill="66FF33"/>
          </w:tcPr>
          <w:p w14:paraId="1C87173C" w14:textId="2C8EEBDF" w:rsidR="009A1E95" w:rsidRDefault="0094798C" w:rsidP="00CD4C7B">
            <w:r>
              <w:t>RAN</w:t>
            </w:r>
          </w:p>
        </w:tc>
        <w:tc>
          <w:tcPr>
            <w:tcW w:w="902" w:type="dxa"/>
            <w:shd w:val="clear" w:color="auto" w:fill="66FF33"/>
          </w:tcPr>
          <w:p w14:paraId="05930D53" w14:textId="2E1FEFFD" w:rsidR="009A1E95" w:rsidRDefault="0094798C" w:rsidP="00CD4C7B">
            <w:r>
              <w:t>77</w:t>
            </w:r>
          </w:p>
        </w:tc>
        <w:tc>
          <w:tcPr>
            <w:tcW w:w="1170" w:type="dxa"/>
            <w:shd w:val="clear" w:color="auto" w:fill="66FF33"/>
          </w:tcPr>
          <w:p w14:paraId="7572E94A" w14:textId="3155FF96" w:rsidR="009A1E95" w:rsidRDefault="0094798C" w:rsidP="00CD4C7B">
            <w:r>
              <w:t>SEP 2017</w:t>
            </w:r>
          </w:p>
        </w:tc>
        <w:tc>
          <w:tcPr>
            <w:tcW w:w="391" w:type="dxa"/>
            <w:shd w:val="clear" w:color="auto" w:fill="66FF33"/>
          </w:tcPr>
          <w:p w14:paraId="546CA84E" w14:textId="2EA6E3ED" w:rsidR="009A1E95" w:rsidRDefault="001241A8" w:rsidP="00CD4C7B">
            <w:r>
              <w:t>-</w:t>
            </w:r>
          </w:p>
        </w:tc>
        <w:tc>
          <w:tcPr>
            <w:tcW w:w="6185" w:type="dxa"/>
            <w:shd w:val="clear" w:color="auto" w:fill="66FF33"/>
          </w:tcPr>
          <w:p w14:paraId="67818BE1" w14:textId="567A6725" w:rsidR="009A1E95" w:rsidRDefault="001833C6" w:rsidP="004807E3">
            <w:pPr>
              <w:pStyle w:val="ListParagraph"/>
              <w:numPr>
                <w:ilvl w:val="0"/>
                <w:numId w:val="14"/>
              </w:numPr>
            </w:pPr>
            <w:r>
              <w:t>Discuss WI progress/status and any required updates to WID</w:t>
            </w:r>
          </w:p>
        </w:tc>
      </w:tr>
      <w:tr w:rsidR="0051770A" w14:paraId="04A927EE" w14:textId="77777777" w:rsidTr="0051770A">
        <w:tc>
          <w:tcPr>
            <w:tcW w:w="983" w:type="dxa"/>
            <w:shd w:val="clear" w:color="auto" w:fill="FF99FF"/>
          </w:tcPr>
          <w:p w14:paraId="04F3CC65" w14:textId="61D3FC39" w:rsidR="009A1E95" w:rsidRDefault="0094798C" w:rsidP="00CD4C7B">
            <w:r>
              <w:t>RAN1</w:t>
            </w:r>
          </w:p>
        </w:tc>
        <w:tc>
          <w:tcPr>
            <w:tcW w:w="902" w:type="dxa"/>
            <w:shd w:val="clear" w:color="auto" w:fill="FF99FF"/>
          </w:tcPr>
          <w:p w14:paraId="17F4ED86" w14:textId="164E2A71" w:rsidR="009A1E95" w:rsidRDefault="0094798C" w:rsidP="00CD4C7B">
            <w:r>
              <w:t>90bis</w:t>
            </w:r>
          </w:p>
        </w:tc>
        <w:tc>
          <w:tcPr>
            <w:tcW w:w="1170" w:type="dxa"/>
            <w:shd w:val="clear" w:color="auto" w:fill="FF99FF"/>
          </w:tcPr>
          <w:p w14:paraId="2A48F550" w14:textId="5770917F" w:rsidR="009A1E95" w:rsidRDefault="0094798C" w:rsidP="00CD4C7B">
            <w:r>
              <w:t>OCT 2017</w:t>
            </w:r>
          </w:p>
        </w:tc>
        <w:tc>
          <w:tcPr>
            <w:tcW w:w="391" w:type="dxa"/>
            <w:shd w:val="clear" w:color="auto" w:fill="FF99FF"/>
          </w:tcPr>
          <w:p w14:paraId="4BF7CA6A" w14:textId="79BC1C77" w:rsidR="009A1E95" w:rsidRDefault="0094798C" w:rsidP="00CD4C7B">
            <w:r>
              <w:t>0.5</w:t>
            </w:r>
          </w:p>
        </w:tc>
        <w:tc>
          <w:tcPr>
            <w:tcW w:w="6185" w:type="dxa"/>
            <w:shd w:val="clear" w:color="auto" w:fill="FF99FF"/>
          </w:tcPr>
          <w:p w14:paraId="7C1D21DD" w14:textId="09A34871" w:rsidR="009A1E95" w:rsidRDefault="007A72E5" w:rsidP="004807E3">
            <w:pPr>
              <w:pStyle w:val="ListParagraph"/>
              <w:numPr>
                <w:ilvl w:val="0"/>
                <w:numId w:val="13"/>
              </w:numPr>
            </w:pPr>
            <w:r>
              <w:t xml:space="preserve">Finalize any specification work for measurements to be defined </w:t>
            </w:r>
            <w:r w:rsidR="000365C3">
              <w:t xml:space="preserve">in 36.214 </w:t>
            </w:r>
            <w:r>
              <w:t>for RTK GNSS, IMU positioning</w:t>
            </w:r>
          </w:p>
        </w:tc>
      </w:tr>
      <w:tr w:rsidR="0051770A" w14:paraId="02782401" w14:textId="77777777" w:rsidTr="0051770A">
        <w:tc>
          <w:tcPr>
            <w:tcW w:w="983" w:type="dxa"/>
            <w:shd w:val="clear" w:color="auto" w:fill="CCFFFF"/>
          </w:tcPr>
          <w:p w14:paraId="686D86B0" w14:textId="668AE2F6" w:rsidR="009A1E95" w:rsidRDefault="0094798C" w:rsidP="00CD4C7B">
            <w:r>
              <w:t>RAN2</w:t>
            </w:r>
          </w:p>
        </w:tc>
        <w:tc>
          <w:tcPr>
            <w:tcW w:w="902" w:type="dxa"/>
            <w:shd w:val="clear" w:color="auto" w:fill="CCFFFF"/>
          </w:tcPr>
          <w:p w14:paraId="4CD4F4BD" w14:textId="5E58938C" w:rsidR="009A1E95" w:rsidRDefault="0094798C" w:rsidP="00CD4C7B">
            <w:r>
              <w:t>99bis</w:t>
            </w:r>
          </w:p>
        </w:tc>
        <w:tc>
          <w:tcPr>
            <w:tcW w:w="1170" w:type="dxa"/>
            <w:shd w:val="clear" w:color="auto" w:fill="CCFFFF"/>
          </w:tcPr>
          <w:p w14:paraId="20BDD898" w14:textId="7EDB1819" w:rsidR="009A1E95" w:rsidRDefault="0094798C" w:rsidP="00CD4C7B">
            <w:r>
              <w:t>OCT 2017</w:t>
            </w:r>
          </w:p>
        </w:tc>
        <w:tc>
          <w:tcPr>
            <w:tcW w:w="391" w:type="dxa"/>
            <w:shd w:val="clear" w:color="auto" w:fill="CCFFFF"/>
          </w:tcPr>
          <w:p w14:paraId="2E2B0235" w14:textId="36386F45" w:rsidR="009A1E95" w:rsidRDefault="0094798C" w:rsidP="00CD4C7B">
            <w:r>
              <w:t>1</w:t>
            </w:r>
          </w:p>
        </w:tc>
        <w:tc>
          <w:tcPr>
            <w:tcW w:w="6185" w:type="dxa"/>
            <w:shd w:val="clear" w:color="auto" w:fill="CCFFFF"/>
          </w:tcPr>
          <w:p w14:paraId="4C52D2F8" w14:textId="5FE5737D" w:rsidR="0095382B" w:rsidRPr="004032C7" w:rsidRDefault="0095382B" w:rsidP="00AB504B">
            <w:pPr>
              <w:pStyle w:val="ListParagraph"/>
              <w:numPr>
                <w:ilvl w:val="0"/>
                <w:numId w:val="13"/>
              </w:numPr>
            </w:pPr>
            <w:r w:rsidRPr="004032C7">
              <w:t>Progress leftover items for RTK GNSS</w:t>
            </w:r>
          </w:p>
          <w:p w14:paraId="43006D91" w14:textId="581AFC2C" w:rsidR="00F4731F" w:rsidRDefault="00C62547" w:rsidP="00C62547">
            <w:pPr>
              <w:pStyle w:val="ListParagraph"/>
              <w:numPr>
                <w:ilvl w:val="0"/>
                <w:numId w:val="13"/>
              </w:numPr>
            </w:pPr>
            <w:r>
              <w:t>Discuss</w:t>
            </w:r>
            <w:r w:rsidR="0095382B" w:rsidRPr="004032C7">
              <w:t xml:space="preserve"> IMU positioning, broadcast assistance data support, encrypted broadcast assistance data</w:t>
            </w:r>
          </w:p>
        </w:tc>
      </w:tr>
      <w:tr w:rsidR="0094798C" w14:paraId="06D87C49" w14:textId="77777777" w:rsidTr="0051770A">
        <w:tc>
          <w:tcPr>
            <w:tcW w:w="983" w:type="dxa"/>
            <w:shd w:val="clear" w:color="auto" w:fill="FFCC66"/>
          </w:tcPr>
          <w:p w14:paraId="79C917BC" w14:textId="0DAF4198" w:rsidR="0094798C" w:rsidRDefault="0094798C" w:rsidP="00CD4C7B">
            <w:r>
              <w:t>RAN3</w:t>
            </w:r>
          </w:p>
        </w:tc>
        <w:tc>
          <w:tcPr>
            <w:tcW w:w="902" w:type="dxa"/>
            <w:shd w:val="clear" w:color="auto" w:fill="FFCC66"/>
          </w:tcPr>
          <w:p w14:paraId="32A086D3" w14:textId="19F875E0" w:rsidR="0094798C" w:rsidRDefault="0094798C" w:rsidP="00CD4C7B">
            <w:r>
              <w:t>97bis</w:t>
            </w:r>
          </w:p>
        </w:tc>
        <w:tc>
          <w:tcPr>
            <w:tcW w:w="1170" w:type="dxa"/>
            <w:shd w:val="clear" w:color="auto" w:fill="FFCC66"/>
          </w:tcPr>
          <w:p w14:paraId="53612C7C" w14:textId="76BBCE50" w:rsidR="0094798C" w:rsidRDefault="0094798C" w:rsidP="00CD4C7B">
            <w:r>
              <w:t>OCT 2017</w:t>
            </w:r>
          </w:p>
        </w:tc>
        <w:tc>
          <w:tcPr>
            <w:tcW w:w="391" w:type="dxa"/>
            <w:shd w:val="clear" w:color="auto" w:fill="FFCC66"/>
          </w:tcPr>
          <w:p w14:paraId="51F47719" w14:textId="2E06BB5A" w:rsidR="0094798C" w:rsidRDefault="0094798C" w:rsidP="00CD4C7B">
            <w:r>
              <w:t>0.5</w:t>
            </w:r>
          </w:p>
        </w:tc>
        <w:tc>
          <w:tcPr>
            <w:tcW w:w="6185" w:type="dxa"/>
            <w:shd w:val="clear" w:color="auto" w:fill="FFCC66"/>
          </w:tcPr>
          <w:p w14:paraId="7268901F" w14:textId="6A2B7103" w:rsidR="0094798C" w:rsidRDefault="009B16DE" w:rsidP="004807E3">
            <w:pPr>
              <w:pStyle w:val="ListParagraph"/>
              <w:numPr>
                <w:ilvl w:val="0"/>
                <w:numId w:val="12"/>
              </w:numPr>
            </w:pPr>
            <w:r>
              <w:t>Address any issues/work identified (via LS) for RAN3 by RAN2</w:t>
            </w:r>
          </w:p>
          <w:p w14:paraId="2A89E30F" w14:textId="16C46050" w:rsidR="009B16DE" w:rsidRDefault="00EE217F" w:rsidP="004807E3">
            <w:pPr>
              <w:pStyle w:val="ListParagraph"/>
              <w:numPr>
                <w:ilvl w:val="0"/>
                <w:numId w:val="12"/>
              </w:numPr>
            </w:pPr>
            <w:r>
              <w:t>Investigate</w:t>
            </w:r>
            <w:r w:rsidR="009B16DE">
              <w:t xml:space="preserve"> LPPa impacts for RTK GNSS</w:t>
            </w:r>
            <w:r w:rsidR="00382AC9">
              <w:t xml:space="preserve"> and prepare CRs for 36.455</w:t>
            </w:r>
          </w:p>
        </w:tc>
      </w:tr>
      <w:tr w:rsidR="0094798C" w14:paraId="13FA6130" w14:textId="77777777" w:rsidTr="0094798C">
        <w:tc>
          <w:tcPr>
            <w:tcW w:w="983" w:type="dxa"/>
          </w:tcPr>
          <w:p w14:paraId="0744674A" w14:textId="45064E42" w:rsidR="0094798C" w:rsidRDefault="0094798C" w:rsidP="00CD4C7B">
            <w:r>
              <w:t>RAN4</w:t>
            </w:r>
          </w:p>
        </w:tc>
        <w:tc>
          <w:tcPr>
            <w:tcW w:w="902" w:type="dxa"/>
          </w:tcPr>
          <w:p w14:paraId="663B3D26" w14:textId="3EE51982" w:rsidR="0094798C" w:rsidRDefault="0094798C" w:rsidP="00CD4C7B">
            <w:r>
              <w:t>84bis</w:t>
            </w:r>
          </w:p>
        </w:tc>
        <w:tc>
          <w:tcPr>
            <w:tcW w:w="1170" w:type="dxa"/>
          </w:tcPr>
          <w:p w14:paraId="09A5CEA6" w14:textId="0A1880DA" w:rsidR="0094798C" w:rsidRDefault="0094798C" w:rsidP="00CD4C7B">
            <w:r>
              <w:t>OCT 2017</w:t>
            </w:r>
          </w:p>
        </w:tc>
        <w:tc>
          <w:tcPr>
            <w:tcW w:w="391" w:type="dxa"/>
          </w:tcPr>
          <w:p w14:paraId="38F562BD" w14:textId="4507B530" w:rsidR="0094798C" w:rsidRDefault="0094798C" w:rsidP="00CD4C7B">
            <w:r>
              <w:t>0.5</w:t>
            </w:r>
          </w:p>
        </w:tc>
        <w:tc>
          <w:tcPr>
            <w:tcW w:w="6185" w:type="dxa"/>
          </w:tcPr>
          <w:p w14:paraId="6F688D43" w14:textId="186CD678" w:rsidR="0094798C" w:rsidRDefault="006E08C3" w:rsidP="004807E3">
            <w:pPr>
              <w:pStyle w:val="ListParagraph"/>
              <w:numPr>
                <w:ilvl w:val="0"/>
                <w:numId w:val="11"/>
              </w:numPr>
            </w:pPr>
            <w:r>
              <w:t xml:space="preserve">Address any issues/work identified (via LS) for RAN4 by </w:t>
            </w:r>
            <w:r w:rsidR="002029A9">
              <w:t>RAN1/</w:t>
            </w:r>
            <w:r>
              <w:t>RAN2</w:t>
            </w:r>
          </w:p>
          <w:p w14:paraId="38D9BB7C" w14:textId="5CBA9189" w:rsidR="001E284D" w:rsidRDefault="001E284D" w:rsidP="004807E3">
            <w:pPr>
              <w:pStyle w:val="ListParagraph"/>
              <w:numPr>
                <w:ilvl w:val="0"/>
                <w:numId w:val="11"/>
              </w:numPr>
            </w:pPr>
            <w:r>
              <w:t>Investigate core requirements work to be done for RTK GNSS</w:t>
            </w:r>
          </w:p>
        </w:tc>
      </w:tr>
      <w:tr w:rsidR="0094798C" w14:paraId="44F00AC6" w14:textId="77777777" w:rsidTr="0051770A">
        <w:tc>
          <w:tcPr>
            <w:tcW w:w="983" w:type="dxa"/>
            <w:shd w:val="clear" w:color="auto" w:fill="CCFFFF"/>
          </w:tcPr>
          <w:p w14:paraId="66495F8A" w14:textId="157E68D4" w:rsidR="0094798C" w:rsidRDefault="0094798C" w:rsidP="00CD4C7B">
            <w:r>
              <w:t>RAN2</w:t>
            </w:r>
          </w:p>
        </w:tc>
        <w:tc>
          <w:tcPr>
            <w:tcW w:w="902" w:type="dxa"/>
            <w:shd w:val="clear" w:color="auto" w:fill="CCFFFF"/>
          </w:tcPr>
          <w:p w14:paraId="27E3268C" w14:textId="3D23F940" w:rsidR="0094798C" w:rsidRDefault="0094798C" w:rsidP="00CD4C7B">
            <w:r>
              <w:t>100</w:t>
            </w:r>
          </w:p>
        </w:tc>
        <w:tc>
          <w:tcPr>
            <w:tcW w:w="1170" w:type="dxa"/>
            <w:shd w:val="clear" w:color="auto" w:fill="CCFFFF"/>
          </w:tcPr>
          <w:p w14:paraId="504A9489" w14:textId="0542B5AD" w:rsidR="0094798C" w:rsidRDefault="0094798C" w:rsidP="00CD4C7B">
            <w:r>
              <w:t>NOV 2017</w:t>
            </w:r>
          </w:p>
        </w:tc>
        <w:tc>
          <w:tcPr>
            <w:tcW w:w="391" w:type="dxa"/>
            <w:shd w:val="clear" w:color="auto" w:fill="CCFFFF"/>
          </w:tcPr>
          <w:p w14:paraId="58313724" w14:textId="6B405735" w:rsidR="0094798C" w:rsidRDefault="0094798C" w:rsidP="00CD4C7B">
            <w:r>
              <w:t>1</w:t>
            </w:r>
          </w:p>
        </w:tc>
        <w:tc>
          <w:tcPr>
            <w:tcW w:w="6185" w:type="dxa"/>
            <w:shd w:val="clear" w:color="auto" w:fill="CCFFFF"/>
          </w:tcPr>
          <w:p w14:paraId="731D4514" w14:textId="66474B27" w:rsidR="0094798C" w:rsidRDefault="00BD67B1" w:rsidP="00C62547">
            <w:pPr>
              <w:pStyle w:val="ListParagraph"/>
              <w:numPr>
                <w:ilvl w:val="0"/>
                <w:numId w:val="10"/>
              </w:numPr>
            </w:pPr>
            <w:r>
              <w:t xml:space="preserve">Start creating running </w:t>
            </w:r>
            <w:r w:rsidRPr="00C768BB">
              <w:t>stage 2 (36.305) and stage 3 (36.355) CRs for RTK GNSS, IMU, and stage 3 (36.331) for broadcast assistance data</w:t>
            </w:r>
          </w:p>
        </w:tc>
      </w:tr>
      <w:tr w:rsidR="0094798C" w14:paraId="3047DF5C" w14:textId="77777777" w:rsidTr="0051770A">
        <w:tc>
          <w:tcPr>
            <w:tcW w:w="983" w:type="dxa"/>
            <w:shd w:val="clear" w:color="auto" w:fill="FFCC66"/>
          </w:tcPr>
          <w:p w14:paraId="46FE7BDE" w14:textId="0E39521F" w:rsidR="0094798C" w:rsidRDefault="0094798C" w:rsidP="00CD4C7B">
            <w:r>
              <w:t>RAN3</w:t>
            </w:r>
          </w:p>
        </w:tc>
        <w:tc>
          <w:tcPr>
            <w:tcW w:w="902" w:type="dxa"/>
            <w:shd w:val="clear" w:color="auto" w:fill="FFCC66"/>
          </w:tcPr>
          <w:p w14:paraId="2BE2D894" w14:textId="630AE678" w:rsidR="0094798C" w:rsidRDefault="002E61FD" w:rsidP="00CD4C7B">
            <w:r>
              <w:t>98</w:t>
            </w:r>
          </w:p>
        </w:tc>
        <w:tc>
          <w:tcPr>
            <w:tcW w:w="1170" w:type="dxa"/>
            <w:shd w:val="clear" w:color="auto" w:fill="FFCC66"/>
          </w:tcPr>
          <w:p w14:paraId="389B72F1" w14:textId="339B0458" w:rsidR="0094798C" w:rsidRDefault="002E61FD" w:rsidP="00CD4C7B">
            <w:r>
              <w:t>NOV 2017</w:t>
            </w:r>
          </w:p>
        </w:tc>
        <w:tc>
          <w:tcPr>
            <w:tcW w:w="391" w:type="dxa"/>
            <w:shd w:val="clear" w:color="auto" w:fill="FFCC66"/>
          </w:tcPr>
          <w:p w14:paraId="3E9564D6" w14:textId="439B55F6" w:rsidR="0094798C" w:rsidRDefault="002E61FD" w:rsidP="00CD4C7B">
            <w:r>
              <w:t>0.5</w:t>
            </w:r>
          </w:p>
        </w:tc>
        <w:tc>
          <w:tcPr>
            <w:tcW w:w="6185" w:type="dxa"/>
            <w:shd w:val="clear" w:color="auto" w:fill="FFCC66"/>
          </w:tcPr>
          <w:p w14:paraId="044A450E" w14:textId="6A7AF170" w:rsidR="0094798C" w:rsidRDefault="00313562" w:rsidP="004A0319">
            <w:pPr>
              <w:pStyle w:val="ListParagraph"/>
              <w:numPr>
                <w:ilvl w:val="0"/>
                <w:numId w:val="10"/>
              </w:numPr>
            </w:pPr>
            <w:r>
              <w:t>Finalize specification work for RTK GNSS in 36.455</w:t>
            </w:r>
          </w:p>
        </w:tc>
      </w:tr>
      <w:tr w:rsidR="002E61FD" w14:paraId="4B47D8ED" w14:textId="77777777" w:rsidTr="0094798C">
        <w:tc>
          <w:tcPr>
            <w:tcW w:w="983" w:type="dxa"/>
          </w:tcPr>
          <w:p w14:paraId="1EF3AFBE" w14:textId="2CB4F170" w:rsidR="002E61FD" w:rsidRDefault="002E61FD" w:rsidP="00CD4C7B">
            <w:r>
              <w:t>RAN4</w:t>
            </w:r>
          </w:p>
        </w:tc>
        <w:tc>
          <w:tcPr>
            <w:tcW w:w="902" w:type="dxa"/>
          </w:tcPr>
          <w:p w14:paraId="05A9BE3B" w14:textId="57E9B6FE" w:rsidR="002E61FD" w:rsidRDefault="002E61FD" w:rsidP="00CD4C7B">
            <w:r>
              <w:t>85</w:t>
            </w:r>
          </w:p>
        </w:tc>
        <w:tc>
          <w:tcPr>
            <w:tcW w:w="1170" w:type="dxa"/>
          </w:tcPr>
          <w:p w14:paraId="5BF3855E" w14:textId="6C91EC04" w:rsidR="002E61FD" w:rsidRDefault="002E61FD" w:rsidP="00CD4C7B">
            <w:r>
              <w:t>NOV 2017</w:t>
            </w:r>
          </w:p>
        </w:tc>
        <w:tc>
          <w:tcPr>
            <w:tcW w:w="391" w:type="dxa"/>
          </w:tcPr>
          <w:p w14:paraId="2850603C" w14:textId="7E2EBC9E" w:rsidR="002E61FD" w:rsidRDefault="002E61FD" w:rsidP="00CD4C7B">
            <w:r>
              <w:t>0.5</w:t>
            </w:r>
          </w:p>
        </w:tc>
        <w:tc>
          <w:tcPr>
            <w:tcW w:w="6185" w:type="dxa"/>
          </w:tcPr>
          <w:p w14:paraId="2E88A5A8" w14:textId="121D3BAA" w:rsidR="002E61FD" w:rsidRDefault="009656AD" w:rsidP="004807E3">
            <w:pPr>
              <w:pStyle w:val="ListParagraph"/>
              <w:numPr>
                <w:ilvl w:val="0"/>
                <w:numId w:val="9"/>
              </w:numPr>
            </w:pPr>
            <w:r>
              <w:t xml:space="preserve">Continue discussions on </w:t>
            </w:r>
            <w:r w:rsidR="001E284D">
              <w:t>core requirements for RTK GNSS</w:t>
            </w:r>
            <w:r w:rsidR="00D679C7">
              <w:t xml:space="preserve"> positioning</w:t>
            </w:r>
          </w:p>
        </w:tc>
      </w:tr>
      <w:tr w:rsidR="002E61FD" w14:paraId="0A7BC2D2" w14:textId="77777777" w:rsidTr="00812B0C">
        <w:tc>
          <w:tcPr>
            <w:tcW w:w="983" w:type="dxa"/>
            <w:tcBorders>
              <w:bottom w:val="single" w:sz="4" w:space="0" w:color="auto"/>
            </w:tcBorders>
            <w:shd w:val="clear" w:color="auto" w:fill="66FF33"/>
          </w:tcPr>
          <w:p w14:paraId="18A9A0FD" w14:textId="17085084" w:rsidR="002E61FD" w:rsidRDefault="002E61FD" w:rsidP="00CD4C7B">
            <w:r>
              <w:t>RAN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66FF33"/>
          </w:tcPr>
          <w:p w14:paraId="3E91C7A7" w14:textId="30473232" w:rsidR="002E61FD" w:rsidRDefault="002E61FD" w:rsidP="00CD4C7B">
            <w:r>
              <w:t>78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66FF33"/>
          </w:tcPr>
          <w:p w14:paraId="79A51EEA" w14:textId="6837B125" w:rsidR="002E61FD" w:rsidRDefault="002E61FD" w:rsidP="00CD4C7B">
            <w:r>
              <w:t>DEC 2017</w:t>
            </w:r>
          </w:p>
        </w:tc>
        <w:tc>
          <w:tcPr>
            <w:tcW w:w="391" w:type="dxa"/>
            <w:tcBorders>
              <w:bottom w:val="single" w:sz="4" w:space="0" w:color="auto"/>
            </w:tcBorders>
            <w:shd w:val="clear" w:color="auto" w:fill="66FF33"/>
          </w:tcPr>
          <w:p w14:paraId="4EA001A0" w14:textId="5382B611" w:rsidR="002E61FD" w:rsidRDefault="001241A8" w:rsidP="00CD4C7B">
            <w:r>
              <w:t>-</w:t>
            </w:r>
          </w:p>
        </w:tc>
        <w:tc>
          <w:tcPr>
            <w:tcW w:w="6185" w:type="dxa"/>
            <w:tcBorders>
              <w:bottom w:val="single" w:sz="4" w:space="0" w:color="auto"/>
            </w:tcBorders>
            <w:shd w:val="clear" w:color="auto" w:fill="66FF33"/>
          </w:tcPr>
          <w:p w14:paraId="6B6B3276" w14:textId="1CCDCF53" w:rsidR="001833C6" w:rsidRDefault="00F44FCE" w:rsidP="00F44FCE">
            <w:pPr>
              <w:pStyle w:val="ListParagraph"/>
              <w:numPr>
                <w:ilvl w:val="0"/>
                <w:numId w:val="8"/>
              </w:numPr>
            </w:pPr>
            <w:r>
              <w:t>Discuss WI progress/status and any required updates to WID</w:t>
            </w:r>
          </w:p>
        </w:tc>
      </w:tr>
      <w:tr w:rsidR="003860EA" w14:paraId="33F136A3" w14:textId="77777777" w:rsidTr="00812B0C">
        <w:tc>
          <w:tcPr>
            <w:tcW w:w="983" w:type="dxa"/>
            <w:shd w:val="clear" w:color="auto" w:fill="FF99FF"/>
          </w:tcPr>
          <w:p w14:paraId="70891852" w14:textId="50E9EF19" w:rsidR="003860EA" w:rsidRDefault="00812B0C" w:rsidP="00CD4C7B">
            <w:r>
              <w:lastRenderedPageBreak/>
              <w:t>RAN1</w:t>
            </w:r>
          </w:p>
        </w:tc>
        <w:tc>
          <w:tcPr>
            <w:tcW w:w="902" w:type="dxa"/>
            <w:shd w:val="clear" w:color="auto" w:fill="FF99FF"/>
          </w:tcPr>
          <w:p w14:paraId="5676F507" w14:textId="40DD5C15" w:rsidR="003860EA" w:rsidRDefault="00812B0C" w:rsidP="00CD4C7B">
            <w:r>
              <w:t>92</w:t>
            </w:r>
          </w:p>
        </w:tc>
        <w:tc>
          <w:tcPr>
            <w:tcW w:w="1170" w:type="dxa"/>
            <w:shd w:val="clear" w:color="auto" w:fill="FF99FF"/>
          </w:tcPr>
          <w:p w14:paraId="2CA2F578" w14:textId="2A16A3B5" w:rsidR="003860EA" w:rsidRDefault="0056480F" w:rsidP="00CD4C7B">
            <w:r>
              <w:t>FEB 2018</w:t>
            </w:r>
          </w:p>
        </w:tc>
        <w:tc>
          <w:tcPr>
            <w:tcW w:w="391" w:type="dxa"/>
            <w:shd w:val="clear" w:color="auto" w:fill="FF99FF"/>
          </w:tcPr>
          <w:p w14:paraId="02AFD3F7" w14:textId="419323B5" w:rsidR="003860EA" w:rsidRDefault="0056480F" w:rsidP="00CD4C7B">
            <w:r>
              <w:t>-</w:t>
            </w:r>
          </w:p>
        </w:tc>
        <w:tc>
          <w:tcPr>
            <w:tcW w:w="6185" w:type="dxa"/>
            <w:shd w:val="clear" w:color="auto" w:fill="FF99FF"/>
          </w:tcPr>
          <w:p w14:paraId="2E635644" w14:textId="77777777" w:rsidR="003860EA" w:rsidRDefault="003860EA" w:rsidP="004807E3">
            <w:pPr>
              <w:pStyle w:val="ListParagraph"/>
              <w:numPr>
                <w:ilvl w:val="0"/>
                <w:numId w:val="8"/>
              </w:numPr>
            </w:pPr>
          </w:p>
        </w:tc>
      </w:tr>
      <w:tr w:rsidR="00812B0C" w14:paraId="050D84DC" w14:textId="77777777" w:rsidTr="00812B0C">
        <w:tc>
          <w:tcPr>
            <w:tcW w:w="983" w:type="dxa"/>
            <w:shd w:val="clear" w:color="auto" w:fill="CCFFFF"/>
          </w:tcPr>
          <w:p w14:paraId="2CCEC7B0" w14:textId="3F929878" w:rsidR="00812B0C" w:rsidRDefault="00812B0C" w:rsidP="00CD4C7B">
            <w:r>
              <w:t>RAN2</w:t>
            </w:r>
          </w:p>
        </w:tc>
        <w:tc>
          <w:tcPr>
            <w:tcW w:w="902" w:type="dxa"/>
            <w:shd w:val="clear" w:color="auto" w:fill="CCFFFF"/>
          </w:tcPr>
          <w:p w14:paraId="13CF7F3C" w14:textId="6404C2A5" w:rsidR="00812B0C" w:rsidRDefault="00812B0C" w:rsidP="00CD4C7B">
            <w:r>
              <w:t>101</w:t>
            </w:r>
          </w:p>
        </w:tc>
        <w:tc>
          <w:tcPr>
            <w:tcW w:w="1170" w:type="dxa"/>
            <w:shd w:val="clear" w:color="auto" w:fill="CCFFFF"/>
          </w:tcPr>
          <w:p w14:paraId="1A50E18A" w14:textId="434EEA0D" w:rsidR="00812B0C" w:rsidRDefault="00812B0C" w:rsidP="00CD4C7B">
            <w:r>
              <w:t>FEB 2018</w:t>
            </w:r>
          </w:p>
        </w:tc>
        <w:tc>
          <w:tcPr>
            <w:tcW w:w="391" w:type="dxa"/>
            <w:shd w:val="clear" w:color="auto" w:fill="CCFFFF"/>
          </w:tcPr>
          <w:p w14:paraId="2BE91C36" w14:textId="4575CBCA" w:rsidR="00812B0C" w:rsidRDefault="00812B0C" w:rsidP="00CD4C7B">
            <w:r>
              <w:t>1</w:t>
            </w:r>
          </w:p>
        </w:tc>
        <w:tc>
          <w:tcPr>
            <w:tcW w:w="6185" w:type="dxa"/>
            <w:shd w:val="clear" w:color="auto" w:fill="CCFFFF"/>
          </w:tcPr>
          <w:p w14:paraId="5A3A6521" w14:textId="77777777" w:rsidR="00BD67B1" w:rsidRPr="00C768BB" w:rsidRDefault="00BD67B1" w:rsidP="00BD67B1">
            <w:pPr>
              <w:pStyle w:val="ListParagraph"/>
              <w:numPr>
                <w:ilvl w:val="0"/>
                <w:numId w:val="8"/>
              </w:numPr>
            </w:pPr>
            <w:r>
              <w:t>Continue w</w:t>
            </w:r>
            <w:r w:rsidRPr="00C768BB">
              <w:t>ork</w:t>
            </w:r>
            <w:r>
              <w:t>ing</w:t>
            </w:r>
            <w:r w:rsidRPr="00C768BB">
              <w:t xml:space="preserve"> on stage 2 (36.305) and stage 3 (36.355) CRs for RTK GNSS, IMU, and stage 3 (36.331) for broadcast assistance data</w:t>
            </w:r>
          </w:p>
          <w:p w14:paraId="28EC1C7C" w14:textId="79CFAEA7" w:rsidR="00812B0C" w:rsidRDefault="003D7042" w:rsidP="00BD67B1">
            <w:pPr>
              <w:pStyle w:val="ListParagraph"/>
              <w:numPr>
                <w:ilvl w:val="0"/>
                <w:numId w:val="8"/>
              </w:numPr>
            </w:pPr>
            <w:r>
              <w:t>Finalize stage 2 decisions for IMU positioning</w:t>
            </w:r>
          </w:p>
        </w:tc>
      </w:tr>
      <w:tr w:rsidR="00812B0C" w14:paraId="7900E1AD" w14:textId="77777777" w:rsidTr="00812B0C">
        <w:tc>
          <w:tcPr>
            <w:tcW w:w="983" w:type="dxa"/>
            <w:shd w:val="clear" w:color="auto" w:fill="FFCD66"/>
          </w:tcPr>
          <w:p w14:paraId="3D663B35" w14:textId="67E6447C" w:rsidR="00812B0C" w:rsidRDefault="00812B0C" w:rsidP="00CD4C7B">
            <w:r>
              <w:t>RAN3</w:t>
            </w:r>
          </w:p>
        </w:tc>
        <w:tc>
          <w:tcPr>
            <w:tcW w:w="902" w:type="dxa"/>
            <w:shd w:val="clear" w:color="auto" w:fill="FFCD66"/>
          </w:tcPr>
          <w:p w14:paraId="15FA2F02" w14:textId="5616BDFB" w:rsidR="00812B0C" w:rsidRDefault="00812B0C" w:rsidP="00CD4C7B">
            <w:r>
              <w:t>99</w:t>
            </w:r>
          </w:p>
        </w:tc>
        <w:tc>
          <w:tcPr>
            <w:tcW w:w="1170" w:type="dxa"/>
            <w:shd w:val="clear" w:color="auto" w:fill="FFCD66"/>
          </w:tcPr>
          <w:p w14:paraId="39EA0F88" w14:textId="4B0A2ECB" w:rsidR="00812B0C" w:rsidRDefault="0056480F" w:rsidP="00CD4C7B">
            <w:r>
              <w:t>FEB 2018</w:t>
            </w:r>
          </w:p>
        </w:tc>
        <w:tc>
          <w:tcPr>
            <w:tcW w:w="391" w:type="dxa"/>
            <w:shd w:val="clear" w:color="auto" w:fill="FFCD66"/>
          </w:tcPr>
          <w:p w14:paraId="6362A9E6" w14:textId="41832CE9" w:rsidR="00812B0C" w:rsidRDefault="00812B0C" w:rsidP="00CD4C7B">
            <w:r>
              <w:t>-</w:t>
            </w:r>
          </w:p>
        </w:tc>
        <w:tc>
          <w:tcPr>
            <w:tcW w:w="6185" w:type="dxa"/>
            <w:shd w:val="clear" w:color="auto" w:fill="FFCD66"/>
          </w:tcPr>
          <w:p w14:paraId="5B1CC00F" w14:textId="77777777" w:rsidR="00812B0C" w:rsidRDefault="00812B0C" w:rsidP="00F44FCE"/>
        </w:tc>
      </w:tr>
      <w:tr w:rsidR="00812B0C" w14:paraId="6E204FD3" w14:textId="77777777" w:rsidTr="00812B0C">
        <w:tc>
          <w:tcPr>
            <w:tcW w:w="983" w:type="dxa"/>
            <w:shd w:val="clear" w:color="auto" w:fill="auto"/>
          </w:tcPr>
          <w:p w14:paraId="6F3C2082" w14:textId="5C954086" w:rsidR="00812B0C" w:rsidRDefault="00812B0C" w:rsidP="00CD4C7B">
            <w:r>
              <w:t>RAN4</w:t>
            </w:r>
          </w:p>
        </w:tc>
        <w:tc>
          <w:tcPr>
            <w:tcW w:w="902" w:type="dxa"/>
            <w:shd w:val="clear" w:color="auto" w:fill="auto"/>
          </w:tcPr>
          <w:p w14:paraId="70B803AD" w14:textId="2E3644C8" w:rsidR="00812B0C" w:rsidRDefault="00812B0C" w:rsidP="00CD4C7B">
            <w:r>
              <w:t>86</w:t>
            </w:r>
          </w:p>
        </w:tc>
        <w:tc>
          <w:tcPr>
            <w:tcW w:w="1170" w:type="dxa"/>
            <w:shd w:val="clear" w:color="auto" w:fill="auto"/>
          </w:tcPr>
          <w:p w14:paraId="5E71E5C7" w14:textId="1F472F44" w:rsidR="00812B0C" w:rsidRDefault="00812B0C" w:rsidP="00CD4C7B">
            <w:r>
              <w:t>FEB 2018</w:t>
            </w:r>
          </w:p>
        </w:tc>
        <w:tc>
          <w:tcPr>
            <w:tcW w:w="391" w:type="dxa"/>
            <w:shd w:val="clear" w:color="auto" w:fill="auto"/>
          </w:tcPr>
          <w:p w14:paraId="5288ECB7" w14:textId="01DFFB34" w:rsidR="00812B0C" w:rsidRDefault="00812B0C" w:rsidP="00CD4C7B">
            <w:r>
              <w:t>0.5</w:t>
            </w:r>
          </w:p>
        </w:tc>
        <w:tc>
          <w:tcPr>
            <w:tcW w:w="6185" w:type="dxa"/>
            <w:shd w:val="clear" w:color="auto" w:fill="auto"/>
          </w:tcPr>
          <w:p w14:paraId="69EE181F" w14:textId="462BE1FB" w:rsidR="00812B0C" w:rsidRDefault="009656AD" w:rsidP="004807E3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discussions on core </w:t>
            </w:r>
            <w:r w:rsidR="00AE06A4">
              <w:t xml:space="preserve">and performance </w:t>
            </w:r>
            <w:r>
              <w:t>requirements for RTK GNSS positioning</w:t>
            </w:r>
          </w:p>
        </w:tc>
      </w:tr>
      <w:tr w:rsidR="00812B0C" w14:paraId="2C796ACF" w14:textId="77777777" w:rsidTr="00812B0C">
        <w:tc>
          <w:tcPr>
            <w:tcW w:w="983" w:type="dxa"/>
            <w:shd w:val="clear" w:color="auto" w:fill="66FF33"/>
          </w:tcPr>
          <w:p w14:paraId="1AFF3CC2" w14:textId="39EFCE51" w:rsidR="00812B0C" w:rsidRDefault="00812B0C" w:rsidP="00CD4C7B">
            <w:r>
              <w:t>RAN</w:t>
            </w:r>
          </w:p>
        </w:tc>
        <w:tc>
          <w:tcPr>
            <w:tcW w:w="902" w:type="dxa"/>
            <w:shd w:val="clear" w:color="auto" w:fill="66FF33"/>
          </w:tcPr>
          <w:p w14:paraId="4CCAA12A" w14:textId="685835DF" w:rsidR="00812B0C" w:rsidRDefault="00812B0C" w:rsidP="00CD4C7B">
            <w:r>
              <w:t>79</w:t>
            </w:r>
          </w:p>
        </w:tc>
        <w:tc>
          <w:tcPr>
            <w:tcW w:w="1170" w:type="dxa"/>
            <w:shd w:val="clear" w:color="auto" w:fill="66FF33"/>
          </w:tcPr>
          <w:p w14:paraId="14959510" w14:textId="20BB52B7" w:rsidR="00812B0C" w:rsidRDefault="00812B0C" w:rsidP="00CD4C7B">
            <w:r>
              <w:t>MAR 2018</w:t>
            </w:r>
          </w:p>
        </w:tc>
        <w:tc>
          <w:tcPr>
            <w:tcW w:w="391" w:type="dxa"/>
            <w:shd w:val="clear" w:color="auto" w:fill="66FF33"/>
          </w:tcPr>
          <w:p w14:paraId="49844142" w14:textId="77777777" w:rsidR="00812B0C" w:rsidRDefault="00812B0C" w:rsidP="00CD4C7B"/>
        </w:tc>
        <w:tc>
          <w:tcPr>
            <w:tcW w:w="6185" w:type="dxa"/>
            <w:shd w:val="clear" w:color="auto" w:fill="66FF33"/>
          </w:tcPr>
          <w:p w14:paraId="71C84E86" w14:textId="4E04BE8D" w:rsidR="00812B0C" w:rsidRDefault="00F44FCE" w:rsidP="004807E3">
            <w:pPr>
              <w:pStyle w:val="ListParagraph"/>
              <w:numPr>
                <w:ilvl w:val="0"/>
                <w:numId w:val="8"/>
              </w:numPr>
            </w:pPr>
            <w:r>
              <w:t>Discuss WI progress/status and any required updates to WID</w:t>
            </w:r>
          </w:p>
        </w:tc>
      </w:tr>
      <w:tr w:rsidR="00812B0C" w14:paraId="6E01A867" w14:textId="77777777" w:rsidTr="00812B0C">
        <w:tc>
          <w:tcPr>
            <w:tcW w:w="983" w:type="dxa"/>
            <w:shd w:val="clear" w:color="auto" w:fill="FF99FF"/>
          </w:tcPr>
          <w:p w14:paraId="5CEA2C11" w14:textId="1BF0C105" w:rsidR="00812B0C" w:rsidRDefault="00812B0C" w:rsidP="00CD4C7B">
            <w:r>
              <w:t>RAN1</w:t>
            </w:r>
          </w:p>
        </w:tc>
        <w:tc>
          <w:tcPr>
            <w:tcW w:w="902" w:type="dxa"/>
            <w:shd w:val="clear" w:color="auto" w:fill="FF99FF"/>
          </w:tcPr>
          <w:p w14:paraId="1EA9805D" w14:textId="297A3967" w:rsidR="00812B0C" w:rsidRDefault="00812B0C" w:rsidP="00CD4C7B">
            <w:r>
              <w:t>92bis</w:t>
            </w:r>
          </w:p>
        </w:tc>
        <w:tc>
          <w:tcPr>
            <w:tcW w:w="1170" w:type="dxa"/>
            <w:shd w:val="clear" w:color="auto" w:fill="FF99FF"/>
          </w:tcPr>
          <w:p w14:paraId="67AE30BF" w14:textId="6F5E9C6B" w:rsidR="00812B0C" w:rsidRDefault="0056480F" w:rsidP="00CD4C7B">
            <w:r>
              <w:t>APR 2018</w:t>
            </w:r>
          </w:p>
        </w:tc>
        <w:tc>
          <w:tcPr>
            <w:tcW w:w="391" w:type="dxa"/>
            <w:shd w:val="clear" w:color="auto" w:fill="FF99FF"/>
          </w:tcPr>
          <w:p w14:paraId="2090FBBC" w14:textId="1BA3B8AC" w:rsidR="00812B0C" w:rsidRDefault="0056480F" w:rsidP="00CD4C7B">
            <w:r>
              <w:t>-</w:t>
            </w:r>
          </w:p>
        </w:tc>
        <w:tc>
          <w:tcPr>
            <w:tcW w:w="6185" w:type="dxa"/>
            <w:shd w:val="clear" w:color="auto" w:fill="FF99FF"/>
          </w:tcPr>
          <w:p w14:paraId="751627CC" w14:textId="77777777" w:rsidR="00812B0C" w:rsidRDefault="00812B0C" w:rsidP="004807E3">
            <w:pPr>
              <w:pStyle w:val="ListParagraph"/>
              <w:numPr>
                <w:ilvl w:val="0"/>
                <w:numId w:val="8"/>
              </w:numPr>
            </w:pPr>
          </w:p>
        </w:tc>
      </w:tr>
      <w:tr w:rsidR="00812B0C" w14:paraId="5AF58CDF" w14:textId="77777777" w:rsidTr="00812B0C">
        <w:tc>
          <w:tcPr>
            <w:tcW w:w="983" w:type="dxa"/>
            <w:shd w:val="clear" w:color="auto" w:fill="CCFFFF"/>
          </w:tcPr>
          <w:p w14:paraId="5162F155" w14:textId="51CEDF5B" w:rsidR="00812B0C" w:rsidRDefault="00812B0C" w:rsidP="00CD4C7B">
            <w:r>
              <w:t>RAN2</w:t>
            </w:r>
          </w:p>
        </w:tc>
        <w:tc>
          <w:tcPr>
            <w:tcW w:w="902" w:type="dxa"/>
            <w:shd w:val="clear" w:color="auto" w:fill="CCFFFF"/>
          </w:tcPr>
          <w:p w14:paraId="5BD13254" w14:textId="4DF46ACA" w:rsidR="00812B0C" w:rsidRDefault="00812B0C" w:rsidP="00CD4C7B">
            <w:r>
              <w:t>101bis</w:t>
            </w:r>
          </w:p>
        </w:tc>
        <w:tc>
          <w:tcPr>
            <w:tcW w:w="1170" w:type="dxa"/>
            <w:shd w:val="clear" w:color="auto" w:fill="CCFFFF"/>
          </w:tcPr>
          <w:p w14:paraId="0384A24D" w14:textId="7C5A74D9" w:rsidR="00812B0C" w:rsidRDefault="00812B0C" w:rsidP="00CD4C7B">
            <w:r>
              <w:t>APR 2018</w:t>
            </w:r>
          </w:p>
        </w:tc>
        <w:tc>
          <w:tcPr>
            <w:tcW w:w="391" w:type="dxa"/>
            <w:shd w:val="clear" w:color="auto" w:fill="CCFFFF"/>
          </w:tcPr>
          <w:p w14:paraId="12531906" w14:textId="35419BEC" w:rsidR="00812B0C" w:rsidRDefault="00812B0C" w:rsidP="00CD4C7B">
            <w:r>
              <w:t>1</w:t>
            </w:r>
          </w:p>
        </w:tc>
        <w:tc>
          <w:tcPr>
            <w:tcW w:w="6185" w:type="dxa"/>
            <w:shd w:val="clear" w:color="auto" w:fill="CCFFFF"/>
          </w:tcPr>
          <w:p w14:paraId="48F037ED" w14:textId="77777777" w:rsidR="00812B0C" w:rsidRDefault="00C768BB" w:rsidP="00C768BB">
            <w:pPr>
              <w:pStyle w:val="ListParagraph"/>
              <w:numPr>
                <w:ilvl w:val="0"/>
                <w:numId w:val="8"/>
              </w:numPr>
            </w:pPr>
            <w:r>
              <w:t>Finalize running CR on 36.305, 36.355, 36.331 and agree in-principle</w:t>
            </w:r>
          </w:p>
          <w:p w14:paraId="18F3C5BC" w14:textId="1E48F822" w:rsidR="00C768BB" w:rsidRDefault="00C768BB" w:rsidP="00C62547">
            <w:pPr>
              <w:pStyle w:val="ListParagraph"/>
              <w:numPr>
                <w:ilvl w:val="0"/>
                <w:numId w:val="8"/>
              </w:numPr>
            </w:pPr>
            <w:r w:rsidRPr="0020111A">
              <w:t xml:space="preserve">Discuss and decide UE-based OTDOA positioning </w:t>
            </w:r>
            <w:r w:rsidR="0020111A" w:rsidRPr="0020111A">
              <w:t>support</w:t>
            </w:r>
          </w:p>
        </w:tc>
      </w:tr>
      <w:tr w:rsidR="00812B0C" w14:paraId="21A6BD06" w14:textId="77777777" w:rsidTr="00812B0C">
        <w:tc>
          <w:tcPr>
            <w:tcW w:w="983" w:type="dxa"/>
            <w:shd w:val="clear" w:color="auto" w:fill="FFCD66"/>
          </w:tcPr>
          <w:p w14:paraId="11F8AF44" w14:textId="5A3D40DC" w:rsidR="00812B0C" w:rsidRDefault="00812B0C" w:rsidP="00CD4C7B">
            <w:r>
              <w:t>RAN3</w:t>
            </w:r>
          </w:p>
        </w:tc>
        <w:tc>
          <w:tcPr>
            <w:tcW w:w="902" w:type="dxa"/>
            <w:shd w:val="clear" w:color="auto" w:fill="FFCD66"/>
          </w:tcPr>
          <w:p w14:paraId="0C688FE9" w14:textId="127E51B6" w:rsidR="00812B0C" w:rsidRDefault="00812B0C" w:rsidP="00CD4C7B">
            <w:r>
              <w:t>99bis</w:t>
            </w:r>
          </w:p>
        </w:tc>
        <w:tc>
          <w:tcPr>
            <w:tcW w:w="1170" w:type="dxa"/>
            <w:shd w:val="clear" w:color="auto" w:fill="FFCD66"/>
          </w:tcPr>
          <w:p w14:paraId="226586B5" w14:textId="191C0EA8" w:rsidR="00812B0C" w:rsidRDefault="00812B0C" w:rsidP="00CD4C7B">
            <w:r>
              <w:t>APR 2018</w:t>
            </w:r>
          </w:p>
        </w:tc>
        <w:tc>
          <w:tcPr>
            <w:tcW w:w="391" w:type="dxa"/>
            <w:shd w:val="clear" w:color="auto" w:fill="FFCD66"/>
          </w:tcPr>
          <w:p w14:paraId="2BED95E9" w14:textId="646AF7B4" w:rsidR="00812B0C" w:rsidRDefault="00812B0C" w:rsidP="00CD4C7B">
            <w:r>
              <w:t>-</w:t>
            </w:r>
          </w:p>
        </w:tc>
        <w:tc>
          <w:tcPr>
            <w:tcW w:w="6185" w:type="dxa"/>
            <w:shd w:val="clear" w:color="auto" w:fill="FFCD66"/>
          </w:tcPr>
          <w:p w14:paraId="549CE269" w14:textId="77777777" w:rsidR="00812B0C" w:rsidRDefault="00812B0C" w:rsidP="00F44FCE"/>
        </w:tc>
      </w:tr>
      <w:tr w:rsidR="00812B0C" w14:paraId="38D8BFB7" w14:textId="77777777" w:rsidTr="00812B0C">
        <w:tc>
          <w:tcPr>
            <w:tcW w:w="983" w:type="dxa"/>
            <w:shd w:val="clear" w:color="auto" w:fill="auto"/>
          </w:tcPr>
          <w:p w14:paraId="26AA6683" w14:textId="1C4BB2D5" w:rsidR="00812B0C" w:rsidRDefault="00812B0C" w:rsidP="00CD4C7B">
            <w:r>
              <w:t>RAN4</w:t>
            </w:r>
          </w:p>
        </w:tc>
        <w:tc>
          <w:tcPr>
            <w:tcW w:w="902" w:type="dxa"/>
            <w:shd w:val="clear" w:color="auto" w:fill="auto"/>
          </w:tcPr>
          <w:p w14:paraId="722B8A1A" w14:textId="64731B9E" w:rsidR="00812B0C" w:rsidRDefault="00812B0C" w:rsidP="00CD4C7B">
            <w:r>
              <w:t>86bis</w:t>
            </w:r>
          </w:p>
        </w:tc>
        <w:tc>
          <w:tcPr>
            <w:tcW w:w="1170" w:type="dxa"/>
            <w:shd w:val="clear" w:color="auto" w:fill="auto"/>
          </w:tcPr>
          <w:p w14:paraId="0B5DF179" w14:textId="1A86FD45" w:rsidR="00812B0C" w:rsidRDefault="00812B0C" w:rsidP="00CD4C7B">
            <w:r>
              <w:t>APR 2018</w:t>
            </w:r>
          </w:p>
        </w:tc>
        <w:tc>
          <w:tcPr>
            <w:tcW w:w="391" w:type="dxa"/>
            <w:shd w:val="clear" w:color="auto" w:fill="auto"/>
          </w:tcPr>
          <w:p w14:paraId="2E056355" w14:textId="3337EF96" w:rsidR="00812B0C" w:rsidRDefault="00812B0C" w:rsidP="00CD4C7B">
            <w:r>
              <w:t>0.5</w:t>
            </w:r>
          </w:p>
        </w:tc>
        <w:tc>
          <w:tcPr>
            <w:tcW w:w="6185" w:type="dxa"/>
            <w:shd w:val="clear" w:color="auto" w:fill="auto"/>
          </w:tcPr>
          <w:p w14:paraId="1FC08C72" w14:textId="0356A066" w:rsidR="00812B0C" w:rsidRDefault="00AE06A4" w:rsidP="004807E3">
            <w:pPr>
              <w:pStyle w:val="ListParagraph"/>
              <w:numPr>
                <w:ilvl w:val="0"/>
                <w:numId w:val="8"/>
              </w:numPr>
            </w:pPr>
            <w:r>
              <w:t>Continue discussions on core and performance requirements for RTK GNSS positioning</w:t>
            </w:r>
          </w:p>
        </w:tc>
      </w:tr>
      <w:tr w:rsidR="00812B0C" w14:paraId="357771AF" w14:textId="77777777" w:rsidTr="00812B0C">
        <w:tc>
          <w:tcPr>
            <w:tcW w:w="983" w:type="dxa"/>
            <w:shd w:val="clear" w:color="auto" w:fill="FF99FF"/>
          </w:tcPr>
          <w:p w14:paraId="3BB96A03" w14:textId="68D8FF50" w:rsidR="00812B0C" w:rsidRDefault="00812B0C" w:rsidP="00CD4C7B">
            <w:r>
              <w:t>RAN1</w:t>
            </w:r>
          </w:p>
        </w:tc>
        <w:tc>
          <w:tcPr>
            <w:tcW w:w="902" w:type="dxa"/>
            <w:shd w:val="clear" w:color="auto" w:fill="FF99FF"/>
          </w:tcPr>
          <w:p w14:paraId="5324B9F3" w14:textId="0460CC1F" w:rsidR="00812B0C" w:rsidRDefault="00812B0C" w:rsidP="00CD4C7B">
            <w:r>
              <w:t>93</w:t>
            </w:r>
          </w:p>
        </w:tc>
        <w:tc>
          <w:tcPr>
            <w:tcW w:w="1170" w:type="dxa"/>
            <w:shd w:val="clear" w:color="auto" w:fill="FF99FF"/>
          </w:tcPr>
          <w:p w14:paraId="42FE7658" w14:textId="055198AF" w:rsidR="00812B0C" w:rsidRDefault="00812B0C" w:rsidP="00CD4C7B">
            <w:r>
              <w:t>MAY 2018</w:t>
            </w:r>
          </w:p>
        </w:tc>
        <w:tc>
          <w:tcPr>
            <w:tcW w:w="391" w:type="dxa"/>
            <w:shd w:val="clear" w:color="auto" w:fill="FF99FF"/>
          </w:tcPr>
          <w:p w14:paraId="370EEA5B" w14:textId="55EEE3B1" w:rsidR="00812B0C" w:rsidRDefault="00812B0C" w:rsidP="00CD4C7B">
            <w:r>
              <w:t>-</w:t>
            </w:r>
          </w:p>
        </w:tc>
        <w:tc>
          <w:tcPr>
            <w:tcW w:w="6185" w:type="dxa"/>
            <w:shd w:val="clear" w:color="auto" w:fill="FF99FF"/>
          </w:tcPr>
          <w:p w14:paraId="52417D79" w14:textId="77777777" w:rsidR="00812B0C" w:rsidRDefault="00812B0C" w:rsidP="004807E3">
            <w:pPr>
              <w:pStyle w:val="ListParagraph"/>
              <w:numPr>
                <w:ilvl w:val="0"/>
                <w:numId w:val="8"/>
              </w:numPr>
            </w:pPr>
          </w:p>
        </w:tc>
      </w:tr>
      <w:tr w:rsidR="00812B0C" w14:paraId="064EBABD" w14:textId="77777777" w:rsidTr="00812B0C">
        <w:tc>
          <w:tcPr>
            <w:tcW w:w="983" w:type="dxa"/>
            <w:shd w:val="clear" w:color="auto" w:fill="CCFFFF"/>
          </w:tcPr>
          <w:p w14:paraId="4251218A" w14:textId="001CCF98" w:rsidR="00812B0C" w:rsidRDefault="00812B0C" w:rsidP="00CD4C7B">
            <w:r>
              <w:t>RAN2</w:t>
            </w:r>
          </w:p>
        </w:tc>
        <w:tc>
          <w:tcPr>
            <w:tcW w:w="902" w:type="dxa"/>
            <w:shd w:val="clear" w:color="auto" w:fill="CCFFFF"/>
          </w:tcPr>
          <w:p w14:paraId="3D80723E" w14:textId="7CDDACD0" w:rsidR="00812B0C" w:rsidRDefault="00812B0C" w:rsidP="00CD4C7B">
            <w:r>
              <w:t>102</w:t>
            </w:r>
          </w:p>
        </w:tc>
        <w:tc>
          <w:tcPr>
            <w:tcW w:w="1170" w:type="dxa"/>
            <w:shd w:val="clear" w:color="auto" w:fill="CCFFFF"/>
          </w:tcPr>
          <w:p w14:paraId="03AB7677" w14:textId="305FDB26" w:rsidR="00812B0C" w:rsidRDefault="00812B0C" w:rsidP="00CD4C7B">
            <w:r>
              <w:t>MAY 2018</w:t>
            </w:r>
          </w:p>
        </w:tc>
        <w:tc>
          <w:tcPr>
            <w:tcW w:w="391" w:type="dxa"/>
            <w:shd w:val="clear" w:color="auto" w:fill="CCFFFF"/>
          </w:tcPr>
          <w:p w14:paraId="63EC60B6" w14:textId="6867171F" w:rsidR="00812B0C" w:rsidRDefault="00812B0C" w:rsidP="00CD4C7B">
            <w:r>
              <w:t>1</w:t>
            </w:r>
          </w:p>
        </w:tc>
        <w:tc>
          <w:tcPr>
            <w:tcW w:w="6185" w:type="dxa"/>
            <w:shd w:val="clear" w:color="auto" w:fill="CCFFFF"/>
          </w:tcPr>
          <w:p w14:paraId="7E4709C5" w14:textId="51ACFE4E" w:rsidR="00812B0C" w:rsidRDefault="0057085C" w:rsidP="004807E3">
            <w:pPr>
              <w:pStyle w:val="ListParagraph"/>
              <w:numPr>
                <w:ilvl w:val="0"/>
                <w:numId w:val="8"/>
              </w:numPr>
            </w:pPr>
            <w:r>
              <w:t>Agree CRs to 36.305, 36.355, 36.331</w:t>
            </w:r>
          </w:p>
        </w:tc>
      </w:tr>
      <w:tr w:rsidR="00812B0C" w14:paraId="07AB8757" w14:textId="77777777" w:rsidTr="00812B0C">
        <w:tc>
          <w:tcPr>
            <w:tcW w:w="983" w:type="dxa"/>
            <w:shd w:val="clear" w:color="auto" w:fill="FFCD66"/>
          </w:tcPr>
          <w:p w14:paraId="155E94FE" w14:textId="4AC4E052" w:rsidR="00812B0C" w:rsidRDefault="00812B0C" w:rsidP="00CD4C7B">
            <w:r>
              <w:t>RAN3</w:t>
            </w:r>
          </w:p>
        </w:tc>
        <w:tc>
          <w:tcPr>
            <w:tcW w:w="902" w:type="dxa"/>
            <w:shd w:val="clear" w:color="auto" w:fill="FFCD66"/>
          </w:tcPr>
          <w:p w14:paraId="68868DD1" w14:textId="1C436551" w:rsidR="00812B0C" w:rsidRDefault="00812B0C" w:rsidP="00CD4C7B">
            <w:r>
              <w:t>100</w:t>
            </w:r>
          </w:p>
        </w:tc>
        <w:tc>
          <w:tcPr>
            <w:tcW w:w="1170" w:type="dxa"/>
            <w:shd w:val="clear" w:color="auto" w:fill="FFCD66"/>
          </w:tcPr>
          <w:p w14:paraId="0CFB77F3" w14:textId="6EBF3FE1" w:rsidR="00812B0C" w:rsidRDefault="00812B0C" w:rsidP="00CD4C7B">
            <w:r>
              <w:t>MAY 2018</w:t>
            </w:r>
          </w:p>
        </w:tc>
        <w:tc>
          <w:tcPr>
            <w:tcW w:w="391" w:type="dxa"/>
            <w:shd w:val="clear" w:color="auto" w:fill="FFCD66"/>
          </w:tcPr>
          <w:p w14:paraId="263563C5" w14:textId="3A027D6B" w:rsidR="00812B0C" w:rsidRDefault="00812B0C" w:rsidP="00CD4C7B">
            <w:r>
              <w:t>-</w:t>
            </w:r>
          </w:p>
        </w:tc>
        <w:tc>
          <w:tcPr>
            <w:tcW w:w="6185" w:type="dxa"/>
            <w:shd w:val="clear" w:color="auto" w:fill="FFCD66"/>
          </w:tcPr>
          <w:p w14:paraId="694142C6" w14:textId="77777777" w:rsidR="00812B0C" w:rsidRDefault="00812B0C" w:rsidP="00F44FCE"/>
        </w:tc>
      </w:tr>
      <w:tr w:rsidR="00812B0C" w14:paraId="2FEB6216" w14:textId="77777777" w:rsidTr="00812B0C">
        <w:tc>
          <w:tcPr>
            <w:tcW w:w="983" w:type="dxa"/>
            <w:shd w:val="clear" w:color="auto" w:fill="auto"/>
          </w:tcPr>
          <w:p w14:paraId="5A73CD2D" w14:textId="4FBB8FCF" w:rsidR="00812B0C" w:rsidRDefault="00812B0C" w:rsidP="00CD4C7B">
            <w:r>
              <w:t>RAN4</w:t>
            </w:r>
          </w:p>
        </w:tc>
        <w:tc>
          <w:tcPr>
            <w:tcW w:w="902" w:type="dxa"/>
            <w:shd w:val="clear" w:color="auto" w:fill="auto"/>
          </w:tcPr>
          <w:p w14:paraId="27931682" w14:textId="753D037E" w:rsidR="00812B0C" w:rsidRDefault="00812B0C" w:rsidP="00CD4C7B">
            <w:r>
              <w:t>87</w:t>
            </w:r>
          </w:p>
        </w:tc>
        <w:tc>
          <w:tcPr>
            <w:tcW w:w="1170" w:type="dxa"/>
            <w:shd w:val="clear" w:color="auto" w:fill="auto"/>
          </w:tcPr>
          <w:p w14:paraId="50D346ED" w14:textId="672B1F1C" w:rsidR="00812B0C" w:rsidRDefault="0056480F" w:rsidP="00CD4C7B">
            <w:r>
              <w:t>MAY 2018</w:t>
            </w:r>
          </w:p>
        </w:tc>
        <w:tc>
          <w:tcPr>
            <w:tcW w:w="391" w:type="dxa"/>
            <w:shd w:val="clear" w:color="auto" w:fill="auto"/>
          </w:tcPr>
          <w:p w14:paraId="5454D9CC" w14:textId="461BEDD6" w:rsidR="00812B0C" w:rsidRDefault="0056480F" w:rsidP="00CD4C7B">
            <w:r>
              <w:t>0.5</w:t>
            </w:r>
          </w:p>
        </w:tc>
        <w:tc>
          <w:tcPr>
            <w:tcW w:w="6185" w:type="dxa"/>
            <w:shd w:val="clear" w:color="auto" w:fill="auto"/>
          </w:tcPr>
          <w:p w14:paraId="56344FEF" w14:textId="2EF9162F" w:rsidR="00812B0C" w:rsidRDefault="00AE06A4" w:rsidP="004807E3">
            <w:pPr>
              <w:pStyle w:val="ListParagraph"/>
              <w:numPr>
                <w:ilvl w:val="0"/>
                <w:numId w:val="8"/>
              </w:numPr>
            </w:pPr>
            <w:r>
              <w:t>Finalize discussions on core and performance requirements for RTK GNSS positioning</w:t>
            </w:r>
          </w:p>
        </w:tc>
      </w:tr>
      <w:tr w:rsidR="00812B0C" w14:paraId="3A431B8C" w14:textId="77777777" w:rsidTr="00812B0C">
        <w:tc>
          <w:tcPr>
            <w:tcW w:w="983" w:type="dxa"/>
            <w:shd w:val="clear" w:color="auto" w:fill="66FF33"/>
          </w:tcPr>
          <w:p w14:paraId="1503970A" w14:textId="73356365" w:rsidR="00812B0C" w:rsidRDefault="00812B0C" w:rsidP="00CD4C7B">
            <w:r>
              <w:t>RAN</w:t>
            </w:r>
          </w:p>
        </w:tc>
        <w:tc>
          <w:tcPr>
            <w:tcW w:w="902" w:type="dxa"/>
            <w:shd w:val="clear" w:color="auto" w:fill="66FF33"/>
          </w:tcPr>
          <w:p w14:paraId="45C60CAF" w14:textId="5E414ED4" w:rsidR="00812B0C" w:rsidRDefault="00812B0C" w:rsidP="00CD4C7B">
            <w:r>
              <w:t>80</w:t>
            </w:r>
          </w:p>
        </w:tc>
        <w:tc>
          <w:tcPr>
            <w:tcW w:w="1170" w:type="dxa"/>
            <w:shd w:val="clear" w:color="auto" w:fill="66FF33"/>
          </w:tcPr>
          <w:p w14:paraId="59E17C4D" w14:textId="2C8BFBF9" w:rsidR="00812B0C" w:rsidRDefault="00812B0C" w:rsidP="00CD4C7B">
            <w:r>
              <w:t>JUN 2018</w:t>
            </w:r>
          </w:p>
        </w:tc>
        <w:tc>
          <w:tcPr>
            <w:tcW w:w="391" w:type="dxa"/>
            <w:shd w:val="clear" w:color="auto" w:fill="66FF33"/>
          </w:tcPr>
          <w:p w14:paraId="3A6A70F0" w14:textId="77777777" w:rsidR="00812B0C" w:rsidRDefault="00812B0C" w:rsidP="00CD4C7B"/>
        </w:tc>
        <w:tc>
          <w:tcPr>
            <w:tcW w:w="6185" w:type="dxa"/>
            <w:shd w:val="clear" w:color="auto" w:fill="66FF33"/>
          </w:tcPr>
          <w:p w14:paraId="207B6E4C" w14:textId="1E9771E8" w:rsidR="00812B0C" w:rsidRDefault="00F44FCE" w:rsidP="004807E3">
            <w:pPr>
              <w:pStyle w:val="ListParagraph"/>
              <w:numPr>
                <w:ilvl w:val="0"/>
                <w:numId w:val="8"/>
              </w:numPr>
            </w:pPr>
            <w:r>
              <w:t>Approve CRs to RAN1/RAN2/RAN3/RAN4 core specifications</w:t>
            </w:r>
          </w:p>
        </w:tc>
      </w:tr>
    </w:tbl>
    <w:p w14:paraId="23570FFE" w14:textId="59B8B9BD" w:rsidR="00CD4C7B" w:rsidRPr="006E13D1" w:rsidRDefault="00CD4C7B" w:rsidP="00CD4C7B"/>
    <w:p w14:paraId="43A12B72" w14:textId="305281FA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1F5C44">
        <w:t>Conclusion</w:t>
      </w:r>
    </w:p>
    <w:p w14:paraId="190C81D1" w14:textId="0E950DA1" w:rsidR="00CD4C7B" w:rsidRPr="006E13D1" w:rsidRDefault="00A242F5" w:rsidP="00A242F5">
      <w:r>
        <w:t xml:space="preserve">This paper provided </w:t>
      </w:r>
      <w:r w:rsidR="00D34B1E">
        <w:t xml:space="preserve">an updated work </w:t>
      </w:r>
      <w:r>
        <w:t xml:space="preserve">plan for completion of the work item per the </w:t>
      </w:r>
      <w:r w:rsidR="00D34B1E">
        <w:t xml:space="preserve">new </w:t>
      </w:r>
      <w:r>
        <w:t>schedule agreed in RAN#7</w:t>
      </w:r>
      <w:r w:rsidR="00D34B1E">
        <w:t>6</w:t>
      </w:r>
      <w:r>
        <w:t>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B8C910F" w14:textId="77777777" w:rsidR="00CD4C7B" w:rsidRPr="006E13D1" w:rsidRDefault="0090466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r>
        <w:t>3GPP TS 21.801</w:t>
      </w:r>
      <w:r w:rsidR="00CD4C7B" w:rsidRPr="006E13D1">
        <w:t xml:space="preserve"> </w:t>
      </w:r>
      <w:r w:rsidR="00CD4C7B" w:rsidRPr="006E13D1">
        <w:rPr>
          <w:i/>
          <w:iCs/>
        </w:rPr>
        <w:t>Drafting Rules</w:t>
      </w:r>
    </w:p>
    <w:p w14:paraId="15B20661" w14:textId="2E5E5D4A" w:rsidR="00CA0C6F" w:rsidRDefault="003F037E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490247806"/>
      <w:bookmarkEnd w:id="2"/>
      <w:r>
        <w:t>RP-170813</w:t>
      </w:r>
      <w:r w:rsidRPr="006E13D1">
        <w:t xml:space="preserve"> </w:t>
      </w:r>
      <w:r w:rsidRPr="007B21D3">
        <w:rPr>
          <w:i/>
        </w:rPr>
        <w:t>UE Positioning Accuracy Enhancements for LTE</w:t>
      </w:r>
      <w:r>
        <w:rPr>
          <w:i/>
          <w:iCs/>
        </w:rPr>
        <w:t xml:space="preserve"> </w:t>
      </w:r>
      <w:r>
        <w:t>– 3GPP Work Item Description</w:t>
      </w:r>
      <w:bookmarkEnd w:id="3"/>
    </w:p>
    <w:p w14:paraId="752DA9FC" w14:textId="61754C68" w:rsidR="00D34B1E" w:rsidRPr="006E13D1" w:rsidRDefault="00D34B1E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490157334"/>
      <w:r>
        <w:t>RP-171508</w:t>
      </w:r>
      <w:r w:rsidRPr="006E13D1">
        <w:t xml:space="preserve"> </w:t>
      </w:r>
      <w:r w:rsidRPr="007B21D3">
        <w:rPr>
          <w:i/>
        </w:rPr>
        <w:t>UE Positioning Accuracy Enhancements for LTE</w:t>
      </w:r>
      <w:r>
        <w:rPr>
          <w:i/>
          <w:iCs/>
        </w:rPr>
        <w:t xml:space="preserve"> </w:t>
      </w:r>
      <w:r>
        <w:t>– 3GPP Work Item Description</w:t>
      </w:r>
      <w:bookmarkEnd w:id="4"/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2DDD2" w14:textId="77777777" w:rsidR="00F53AAD" w:rsidRDefault="00F53AAD">
      <w:r>
        <w:separator/>
      </w:r>
    </w:p>
  </w:endnote>
  <w:endnote w:type="continuationSeparator" w:id="0">
    <w:p w14:paraId="5482107A" w14:textId="77777777" w:rsidR="00F53AAD" w:rsidRDefault="00F53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B74082" w14:textId="77777777" w:rsidR="00F53AAD" w:rsidRDefault="00F53AAD">
      <w:r>
        <w:separator/>
      </w:r>
    </w:p>
  </w:footnote>
  <w:footnote w:type="continuationSeparator" w:id="0">
    <w:p w14:paraId="529BDE33" w14:textId="77777777" w:rsidR="00F53AAD" w:rsidRDefault="00F53A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5848D3"/>
    <w:multiLevelType w:val="hybridMultilevel"/>
    <w:tmpl w:val="BC440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C443B"/>
    <w:multiLevelType w:val="hybridMultilevel"/>
    <w:tmpl w:val="B5540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12E65"/>
    <w:multiLevelType w:val="hybridMultilevel"/>
    <w:tmpl w:val="1F4E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44955"/>
    <w:multiLevelType w:val="hybridMultilevel"/>
    <w:tmpl w:val="783C347C"/>
    <w:lvl w:ilvl="0" w:tplc="D33EA7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8461E"/>
    <w:multiLevelType w:val="hybridMultilevel"/>
    <w:tmpl w:val="69601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EC3"/>
    <w:multiLevelType w:val="hybridMultilevel"/>
    <w:tmpl w:val="0C743798"/>
    <w:lvl w:ilvl="0" w:tplc="B134C0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1756B"/>
    <w:multiLevelType w:val="hybridMultilevel"/>
    <w:tmpl w:val="93803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D2908"/>
    <w:multiLevelType w:val="hybridMultilevel"/>
    <w:tmpl w:val="897E2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284D74"/>
    <w:multiLevelType w:val="hybridMultilevel"/>
    <w:tmpl w:val="5C662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6F5C18"/>
    <w:multiLevelType w:val="hybridMultilevel"/>
    <w:tmpl w:val="9B6C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1D67C1"/>
    <w:multiLevelType w:val="hybridMultilevel"/>
    <w:tmpl w:val="3AEE1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DA5A50"/>
    <w:multiLevelType w:val="hybridMultilevel"/>
    <w:tmpl w:val="D8782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C022D7"/>
    <w:multiLevelType w:val="hybridMultilevel"/>
    <w:tmpl w:val="E6B2D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14"/>
  </w:num>
  <w:num w:numId="6">
    <w:abstractNumId w:val="5"/>
  </w:num>
  <w:num w:numId="7">
    <w:abstractNumId w:val="7"/>
  </w:num>
  <w:num w:numId="8">
    <w:abstractNumId w:val="3"/>
  </w:num>
  <w:num w:numId="9">
    <w:abstractNumId w:val="15"/>
  </w:num>
  <w:num w:numId="10">
    <w:abstractNumId w:val="16"/>
  </w:num>
  <w:num w:numId="11">
    <w:abstractNumId w:val="9"/>
  </w:num>
  <w:num w:numId="12">
    <w:abstractNumId w:val="4"/>
  </w:num>
  <w:num w:numId="13">
    <w:abstractNumId w:val="2"/>
  </w:num>
  <w:num w:numId="14">
    <w:abstractNumId w:val="12"/>
  </w:num>
  <w:num w:numId="15">
    <w:abstractNumId w:val="11"/>
  </w:num>
  <w:num w:numId="16">
    <w:abstractNumId w:val="8"/>
  </w:num>
  <w:num w:numId="17">
    <w:abstractNumId w:val="1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365C3"/>
    <w:rsid w:val="00040095"/>
    <w:rsid w:val="00080512"/>
    <w:rsid w:val="00090468"/>
    <w:rsid w:val="00096258"/>
    <w:rsid w:val="000B4D19"/>
    <w:rsid w:val="000B7BCF"/>
    <w:rsid w:val="000C522B"/>
    <w:rsid w:val="000D58AB"/>
    <w:rsid w:val="00102DAD"/>
    <w:rsid w:val="00120844"/>
    <w:rsid w:val="001241A8"/>
    <w:rsid w:val="00145075"/>
    <w:rsid w:val="001568A4"/>
    <w:rsid w:val="00160AF6"/>
    <w:rsid w:val="001619CF"/>
    <w:rsid w:val="001741A0"/>
    <w:rsid w:val="001833C6"/>
    <w:rsid w:val="00194CD0"/>
    <w:rsid w:val="001A6D8E"/>
    <w:rsid w:val="001B49C9"/>
    <w:rsid w:val="001E284D"/>
    <w:rsid w:val="001F168B"/>
    <w:rsid w:val="001F5C44"/>
    <w:rsid w:val="001F7831"/>
    <w:rsid w:val="0020111A"/>
    <w:rsid w:val="002029A9"/>
    <w:rsid w:val="00204045"/>
    <w:rsid w:val="00215C7D"/>
    <w:rsid w:val="00216FA7"/>
    <w:rsid w:val="0022606D"/>
    <w:rsid w:val="00262113"/>
    <w:rsid w:val="002747EC"/>
    <w:rsid w:val="002855BF"/>
    <w:rsid w:val="002E1D57"/>
    <w:rsid w:val="002E61FD"/>
    <w:rsid w:val="002F0D22"/>
    <w:rsid w:val="00313562"/>
    <w:rsid w:val="0031467C"/>
    <w:rsid w:val="003172DC"/>
    <w:rsid w:val="00320E41"/>
    <w:rsid w:val="00326069"/>
    <w:rsid w:val="003417CA"/>
    <w:rsid w:val="0035462D"/>
    <w:rsid w:val="003577E7"/>
    <w:rsid w:val="00380A4A"/>
    <w:rsid w:val="00382AC9"/>
    <w:rsid w:val="003860EA"/>
    <w:rsid w:val="003A415E"/>
    <w:rsid w:val="003B40AD"/>
    <w:rsid w:val="003C4E37"/>
    <w:rsid w:val="003D7042"/>
    <w:rsid w:val="003E16BE"/>
    <w:rsid w:val="003E4A6A"/>
    <w:rsid w:val="003F037E"/>
    <w:rsid w:val="00401855"/>
    <w:rsid w:val="004032C7"/>
    <w:rsid w:val="00412662"/>
    <w:rsid w:val="004174BD"/>
    <w:rsid w:val="00460045"/>
    <w:rsid w:val="00477455"/>
    <w:rsid w:val="004807E3"/>
    <w:rsid w:val="0048130D"/>
    <w:rsid w:val="004A0319"/>
    <w:rsid w:val="004D3578"/>
    <w:rsid w:val="004D380D"/>
    <w:rsid w:val="004E213A"/>
    <w:rsid w:val="00503171"/>
    <w:rsid w:val="00506C28"/>
    <w:rsid w:val="0051770A"/>
    <w:rsid w:val="00534DA0"/>
    <w:rsid w:val="00543E6C"/>
    <w:rsid w:val="00551ED6"/>
    <w:rsid w:val="0056469D"/>
    <w:rsid w:val="0056480F"/>
    <w:rsid w:val="00565087"/>
    <w:rsid w:val="0056573F"/>
    <w:rsid w:val="0057085C"/>
    <w:rsid w:val="00573B7D"/>
    <w:rsid w:val="0057656C"/>
    <w:rsid w:val="00580A44"/>
    <w:rsid w:val="005900CE"/>
    <w:rsid w:val="005920E6"/>
    <w:rsid w:val="00593B6E"/>
    <w:rsid w:val="005C528A"/>
    <w:rsid w:val="005D5447"/>
    <w:rsid w:val="005E1A07"/>
    <w:rsid w:val="005F2EDF"/>
    <w:rsid w:val="00602641"/>
    <w:rsid w:val="00611566"/>
    <w:rsid w:val="0064411C"/>
    <w:rsid w:val="00646D99"/>
    <w:rsid w:val="00650084"/>
    <w:rsid w:val="00656910"/>
    <w:rsid w:val="00666483"/>
    <w:rsid w:val="0068064C"/>
    <w:rsid w:val="006856CF"/>
    <w:rsid w:val="006C66D8"/>
    <w:rsid w:val="006D1E24"/>
    <w:rsid w:val="006E08C3"/>
    <w:rsid w:val="006E1417"/>
    <w:rsid w:val="006F6A2C"/>
    <w:rsid w:val="00710201"/>
    <w:rsid w:val="00717A1C"/>
    <w:rsid w:val="00734A5B"/>
    <w:rsid w:val="00735E81"/>
    <w:rsid w:val="00744E76"/>
    <w:rsid w:val="007460EF"/>
    <w:rsid w:val="00757D40"/>
    <w:rsid w:val="00781F0F"/>
    <w:rsid w:val="007846F6"/>
    <w:rsid w:val="0078727C"/>
    <w:rsid w:val="0079049D"/>
    <w:rsid w:val="007A72E5"/>
    <w:rsid w:val="007B18D8"/>
    <w:rsid w:val="007B3472"/>
    <w:rsid w:val="007B7D44"/>
    <w:rsid w:val="007C095F"/>
    <w:rsid w:val="008028A4"/>
    <w:rsid w:val="00812B0C"/>
    <w:rsid w:val="00813245"/>
    <w:rsid w:val="008265B1"/>
    <w:rsid w:val="008768CA"/>
    <w:rsid w:val="00877EF9"/>
    <w:rsid w:val="00880559"/>
    <w:rsid w:val="008A203C"/>
    <w:rsid w:val="008B5306"/>
    <w:rsid w:val="008C35C7"/>
    <w:rsid w:val="008C42B8"/>
    <w:rsid w:val="0090187C"/>
    <w:rsid w:val="0090271F"/>
    <w:rsid w:val="00902DB9"/>
    <w:rsid w:val="0090466A"/>
    <w:rsid w:val="00936071"/>
    <w:rsid w:val="00940212"/>
    <w:rsid w:val="00942E6A"/>
    <w:rsid w:val="00942EC2"/>
    <w:rsid w:val="0094798C"/>
    <w:rsid w:val="0095382B"/>
    <w:rsid w:val="00961B32"/>
    <w:rsid w:val="009656AD"/>
    <w:rsid w:val="00970DB3"/>
    <w:rsid w:val="00974BB0"/>
    <w:rsid w:val="00984778"/>
    <w:rsid w:val="009871BA"/>
    <w:rsid w:val="00995433"/>
    <w:rsid w:val="009A0AF3"/>
    <w:rsid w:val="009A1E95"/>
    <w:rsid w:val="009B07CD"/>
    <w:rsid w:val="009B16DE"/>
    <w:rsid w:val="009C19E9"/>
    <w:rsid w:val="009D2DA6"/>
    <w:rsid w:val="00A10F02"/>
    <w:rsid w:val="00A204CA"/>
    <w:rsid w:val="00A242F5"/>
    <w:rsid w:val="00A53724"/>
    <w:rsid w:val="00A82346"/>
    <w:rsid w:val="00A9671C"/>
    <w:rsid w:val="00AA1553"/>
    <w:rsid w:val="00AB504B"/>
    <w:rsid w:val="00AD2619"/>
    <w:rsid w:val="00AD7EB7"/>
    <w:rsid w:val="00AE06A4"/>
    <w:rsid w:val="00AE5998"/>
    <w:rsid w:val="00B0648D"/>
    <w:rsid w:val="00B11743"/>
    <w:rsid w:val="00B15449"/>
    <w:rsid w:val="00B2397F"/>
    <w:rsid w:val="00B47FD1"/>
    <w:rsid w:val="00B516BB"/>
    <w:rsid w:val="00B74842"/>
    <w:rsid w:val="00BA7FDD"/>
    <w:rsid w:val="00BD67B1"/>
    <w:rsid w:val="00C07B22"/>
    <w:rsid w:val="00C12B51"/>
    <w:rsid w:val="00C24650"/>
    <w:rsid w:val="00C25AAF"/>
    <w:rsid w:val="00C27B36"/>
    <w:rsid w:val="00C33079"/>
    <w:rsid w:val="00C47D2D"/>
    <w:rsid w:val="00C556FB"/>
    <w:rsid w:val="00C62547"/>
    <w:rsid w:val="00C768BB"/>
    <w:rsid w:val="00C83A13"/>
    <w:rsid w:val="00C9068C"/>
    <w:rsid w:val="00C92967"/>
    <w:rsid w:val="00CA0C6F"/>
    <w:rsid w:val="00CA3D0C"/>
    <w:rsid w:val="00CA654B"/>
    <w:rsid w:val="00CB474B"/>
    <w:rsid w:val="00CD0243"/>
    <w:rsid w:val="00CD4C7B"/>
    <w:rsid w:val="00CE3213"/>
    <w:rsid w:val="00D34B1E"/>
    <w:rsid w:val="00D402F5"/>
    <w:rsid w:val="00D679C7"/>
    <w:rsid w:val="00D738D6"/>
    <w:rsid w:val="00D80795"/>
    <w:rsid w:val="00D87E00"/>
    <w:rsid w:val="00D9134D"/>
    <w:rsid w:val="00D95AF8"/>
    <w:rsid w:val="00D96D11"/>
    <w:rsid w:val="00DA5616"/>
    <w:rsid w:val="00DA7A03"/>
    <w:rsid w:val="00DB1818"/>
    <w:rsid w:val="00DC309B"/>
    <w:rsid w:val="00DC4DA2"/>
    <w:rsid w:val="00DC5F65"/>
    <w:rsid w:val="00DE17D1"/>
    <w:rsid w:val="00E062E3"/>
    <w:rsid w:val="00E36407"/>
    <w:rsid w:val="00E61B39"/>
    <w:rsid w:val="00E62835"/>
    <w:rsid w:val="00E64523"/>
    <w:rsid w:val="00E77645"/>
    <w:rsid w:val="00E83697"/>
    <w:rsid w:val="00EC4A25"/>
    <w:rsid w:val="00EE217F"/>
    <w:rsid w:val="00EE44AD"/>
    <w:rsid w:val="00F025A2"/>
    <w:rsid w:val="00F07388"/>
    <w:rsid w:val="00F07FD6"/>
    <w:rsid w:val="00F2026E"/>
    <w:rsid w:val="00F2210A"/>
    <w:rsid w:val="00F37743"/>
    <w:rsid w:val="00F44FCE"/>
    <w:rsid w:val="00F4731F"/>
    <w:rsid w:val="00F53AAD"/>
    <w:rsid w:val="00F54A3D"/>
    <w:rsid w:val="00F54F7D"/>
    <w:rsid w:val="00F653B8"/>
    <w:rsid w:val="00F71B89"/>
    <w:rsid w:val="00F7353C"/>
    <w:rsid w:val="00F76F8F"/>
    <w:rsid w:val="00F80C4B"/>
    <w:rsid w:val="00FA1266"/>
    <w:rsid w:val="00FB16A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SP-5AIRPNAIUNRU-859666464-203</_dlc_DocId>
    <_dlc_DocIdUrl xmlns="71c5aaf6-e6ce-465b-b873-5148d2a4c105">
      <Url>https://nokia.sharepoint.com/sites/c5g/e2earch/_layouts/15/DocIdRedir.aspx?ID=SP-5AIRPNAIUNRU-859666464-203</Url>
      <Description>SP-5AIRPNAIUNRU-859666464-203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8200C5E-686A-498E-A9A0-51DA56211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750159-915C-4332-A535-9DAC701A7C0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83112F-6747-47E2-AFE0-9AE56D0C6EE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375</TotalTime>
  <Pages>3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5821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Nokia</cp:lastModifiedBy>
  <cp:revision>110</cp:revision>
  <dcterms:created xsi:type="dcterms:W3CDTF">2016-08-12T03:53:00Z</dcterms:created>
  <dcterms:modified xsi:type="dcterms:W3CDTF">2017-08-12T01:48:00Z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21bb171a-7980-404d-8a29-41bfbf21cae8</vt:lpwstr>
  </property>
</Properties>
</file>